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346EA" w:rsidR="00F14C76" w:rsidP="00F14C76" w:rsidRDefault="00F14C76" w14:paraId="0b63f78" w14:textId="0b63f78">
      <w:pPr>
        <w15:collapsed w:val="false"/>
      </w:pPr>
      <w:bookmarkStart w:name="_GoBack" w:id="0"/>
      <w:bookmarkEnd w:id="0"/>
      <w:r w:rsidRPr="006346EA">
        <w:t>REPUBLIKA HRVATSKA</w:t>
      </w:r>
    </w:p>
    <w:p w:rsidRPr="006346EA" w:rsidR="00F14C76" w:rsidP="00F14C76" w:rsidRDefault="00F14C76">
      <w:r w:rsidRPr="006346EA">
        <w:t>TRGOVAČKI SUD U RIJECI</w:t>
      </w:r>
    </w:p>
    <w:p w:rsidRPr="006346EA" w:rsidR="00F14C76" w:rsidP="00F14C76" w:rsidRDefault="00F14C76">
      <w:r w:rsidRPr="006346EA">
        <w:t>ZADARSKA 1 i 3</w:t>
      </w:r>
    </w:p>
    <w:p w:rsidRPr="006346EA" w:rsidR="00CC7E6F" w:rsidP="00F14C76" w:rsidRDefault="00CC7E6F">
      <w:pPr>
        <w:jc w:val="center"/>
        <w:rPr>
          <w:bCs/>
        </w:rPr>
      </w:pPr>
    </w:p>
    <w:p w:rsidRPr="006346EA" w:rsidR="007F0E94" w:rsidP="00F14C76" w:rsidRDefault="00F14C76">
      <w:pPr>
        <w:jc w:val="center"/>
        <w:rPr>
          <w:bCs/>
        </w:rPr>
      </w:pPr>
      <w:r w:rsidRPr="006346EA">
        <w:rPr>
          <w:bCs/>
        </w:rPr>
        <w:t>Z A P I S N I K</w:t>
      </w:r>
      <w:r w:rsidRPr="006346EA" w:rsidR="007F0E94">
        <w:rPr>
          <w:bCs/>
        </w:rPr>
        <w:t xml:space="preserve"> </w:t>
      </w:r>
    </w:p>
    <w:p w:rsidRPr="006346EA" w:rsidR="00F05AF5" w:rsidP="00F05AF5" w:rsidRDefault="00F05AF5">
      <w:pPr>
        <w:jc w:val="center"/>
        <w:rPr>
          <w:bCs/>
        </w:rPr>
      </w:pPr>
      <w:r w:rsidRPr="006346EA">
        <w:rPr>
          <w:bCs/>
        </w:rPr>
        <w:t xml:space="preserve">od </w:t>
      </w:r>
      <w:r w:rsidR="005159A6">
        <w:rPr>
          <w:bCs/>
        </w:rPr>
        <w:t>27</w:t>
      </w:r>
      <w:r w:rsidR="00C622E0">
        <w:rPr>
          <w:bCs/>
        </w:rPr>
        <w:t>. studenog</w:t>
      </w:r>
      <w:r w:rsidR="003715AC">
        <w:rPr>
          <w:bCs/>
        </w:rPr>
        <w:t xml:space="preserve"> </w:t>
      </w:r>
      <w:r w:rsidRPr="006346EA" w:rsidR="00572D57">
        <w:rPr>
          <w:bCs/>
        </w:rPr>
        <w:t>2020.</w:t>
      </w:r>
      <w:r w:rsidRPr="006346EA">
        <w:rPr>
          <w:bCs/>
        </w:rPr>
        <w:t xml:space="preserve"> </w:t>
      </w:r>
      <w:r w:rsidRPr="006346EA" w:rsidR="005219EC">
        <w:rPr>
          <w:bCs/>
        </w:rPr>
        <w:t>godine</w:t>
      </w:r>
    </w:p>
    <w:p w:rsidRPr="006346EA" w:rsidR="00A67D74" w:rsidP="00AE7B9F" w:rsidRDefault="00F05AF5">
      <w:pPr>
        <w:jc w:val="center"/>
        <w:rPr>
          <w:bCs/>
        </w:rPr>
      </w:pPr>
      <w:r w:rsidRPr="006346EA">
        <w:t xml:space="preserve">sa završnog ročišta </w:t>
      </w:r>
      <w:r w:rsidRPr="005159A6" w:rsidR="005159A6">
        <w:rPr>
          <w:bCs/>
        </w:rPr>
        <w:t>u stečajnom postupku nad dužnikom SOLO FM d.o.o. za usluge Rijeka</w:t>
      </w:r>
      <w:r w:rsidRPr="006346EA" w:rsidR="000D7851">
        <w:rPr>
          <w:bCs/>
        </w:rPr>
        <w:t>.</w:t>
      </w:r>
    </w:p>
    <w:p w:rsidRPr="006346EA" w:rsidR="000D7851" w:rsidP="00AE7B9F" w:rsidRDefault="000D7851">
      <w:pPr>
        <w:jc w:val="center"/>
      </w:pPr>
    </w:p>
    <w:p w:rsidRPr="006346EA" w:rsidR="00C16D31" w:rsidP="00BF1FBC" w:rsidRDefault="00C16D31">
      <w:pPr>
        <w:jc w:val="both"/>
      </w:pPr>
      <w:r w:rsidRPr="006346EA">
        <w:t>OD SUDA NAZOČNI:</w:t>
      </w:r>
    </w:p>
    <w:p w:rsidRPr="006346EA" w:rsidR="00C16D31" w:rsidP="00C16D31" w:rsidRDefault="00C16D31">
      <w:pPr>
        <w:jc w:val="both"/>
      </w:pPr>
      <w:r w:rsidRPr="006346EA">
        <w:t>Daniela Korlević, sudac</w:t>
      </w:r>
    </w:p>
    <w:p w:rsidR="00FE6C3C" w:rsidP="00BF1FBC" w:rsidRDefault="00930EB4">
      <w:pPr>
        <w:jc w:val="both"/>
      </w:pPr>
      <w:r w:rsidRPr="006346EA">
        <w:rPr>
          <w:color w:val="000000" w:themeColor="text1"/>
        </w:rPr>
        <w:t>Dajana Jurković</w:t>
      </w:r>
      <w:r w:rsidRPr="006346EA" w:rsidR="00C16D31">
        <w:t>, zapisničar</w:t>
      </w:r>
    </w:p>
    <w:p w:rsidRPr="006346EA" w:rsidR="00C16D31" w:rsidP="00C16D31" w:rsidRDefault="00C16D31">
      <w:pPr>
        <w:jc w:val="center"/>
      </w:pPr>
    </w:p>
    <w:p w:rsidRPr="006346EA" w:rsidR="00C16D31" w:rsidP="00C16D31" w:rsidRDefault="00C16D31">
      <w:pPr>
        <w:jc w:val="center"/>
      </w:pPr>
      <w:r w:rsidRPr="006346EA">
        <w:t xml:space="preserve">Početak u </w:t>
      </w:r>
      <w:r w:rsidR="005159A6">
        <w:t>11</w:t>
      </w:r>
      <w:r w:rsidRPr="006346EA">
        <w:t>:</w:t>
      </w:r>
      <w:r w:rsidR="003715AC">
        <w:t>0</w:t>
      </w:r>
      <w:r w:rsidRPr="006346EA" w:rsidR="00406B02">
        <w:t>0</w:t>
      </w:r>
      <w:r w:rsidRPr="006346EA">
        <w:t xml:space="preserve"> sati</w:t>
      </w:r>
    </w:p>
    <w:p w:rsidRPr="006346EA" w:rsidR="00791759" w:rsidP="00C65BB2" w:rsidRDefault="00791759">
      <w:pPr>
        <w:jc w:val="both"/>
      </w:pPr>
    </w:p>
    <w:p w:rsidR="006A7490" w:rsidP="00D0147E" w:rsidRDefault="00200E66">
      <w:pPr>
        <w:ind w:firstLine="708"/>
        <w:jc w:val="both"/>
      </w:pPr>
      <w:r w:rsidRPr="006346EA">
        <w:t>Utvrđuje se da</w:t>
      </w:r>
      <w:r w:rsidR="00D0147E">
        <w:t xml:space="preserve"> </w:t>
      </w:r>
      <w:r w:rsidRPr="006346EA" w:rsidR="005219EC">
        <w:t>na završno ročište</w:t>
      </w:r>
      <w:r w:rsidRPr="006346EA">
        <w:t xml:space="preserve"> </w:t>
      </w:r>
      <w:r w:rsidR="00D0147E">
        <w:t xml:space="preserve">nije pristupio nitko od vjerovnika. </w:t>
      </w:r>
    </w:p>
    <w:p w:rsidR="00D0147E" w:rsidP="00F05AF5" w:rsidRDefault="00D0147E">
      <w:pPr>
        <w:jc w:val="both"/>
      </w:pPr>
    </w:p>
    <w:p w:rsidR="0073795F" w:rsidP="0073795F" w:rsidRDefault="0073795F">
      <w:pPr>
        <w:ind w:firstLine="708"/>
        <w:jc w:val="both"/>
      </w:pPr>
      <w:r w:rsidRPr="0073795F">
        <w:t xml:space="preserve">Utvrđuje se da </w:t>
      </w:r>
      <w:r>
        <w:t>spisu prileži podnesak stečajnog upravitelja Jugoslava Puran od 24. studenog 2020. godine u kojem isti predlaže odgodu završnog ročišta budući je obolio od COVID-a 19,  a prema liječničkoj potvrdi dr. Mirjane Grobotek od 23. studenog 2020. godine mora biti u izolaciji najkraće do 01. prosinca 2020. godine.</w:t>
      </w:r>
    </w:p>
    <w:p w:rsidR="00ED4C0A" w:rsidP="009B16DF" w:rsidRDefault="00ED4C0A">
      <w:pPr>
        <w:autoSpaceDE w:val="false"/>
        <w:autoSpaceDN w:val="false"/>
        <w:adjustRightInd w:val="false"/>
        <w:ind w:firstLine="705"/>
        <w:jc w:val="both"/>
        <w:rPr>
          <w:color w:val="000000"/>
        </w:rPr>
      </w:pPr>
    </w:p>
    <w:p w:rsidRPr="009925EA" w:rsidR="005159A6" w:rsidP="001807C7" w:rsidRDefault="005159A6">
      <w:pPr>
        <w:ind w:firstLine="708"/>
        <w:jc w:val="both"/>
        <w:rPr>
          <w:b/>
        </w:rPr>
      </w:pPr>
      <w:r w:rsidRPr="009925EA">
        <w:t>Sudac donosi</w:t>
      </w:r>
    </w:p>
    <w:p w:rsidRPr="009925EA" w:rsidR="005159A6" w:rsidP="001807C7" w:rsidRDefault="005159A6">
      <w:pPr>
        <w:ind w:firstLine="708"/>
        <w:jc w:val="center"/>
        <w:rPr>
          <w:b/>
        </w:rPr>
      </w:pPr>
      <w:r w:rsidRPr="009925EA">
        <w:t xml:space="preserve">r j e š e n j e </w:t>
      </w:r>
    </w:p>
    <w:p w:rsidRPr="009925EA" w:rsidR="005159A6" w:rsidP="001807C7" w:rsidRDefault="005159A6">
      <w:pPr>
        <w:ind w:firstLine="708"/>
        <w:jc w:val="center"/>
        <w:rPr>
          <w:b/>
        </w:rPr>
      </w:pPr>
    </w:p>
    <w:p w:rsidRPr="009925EA" w:rsidR="005159A6" w:rsidP="001807C7" w:rsidRDefault="005159A6">
      <w:pPr>
        <w:ind w:firstLine="708"/>
        <w:rPr>
          <w:b/>
        </w:rPr>
      </w:pPr>
      <w:r>
        <w:t>Prihvaća se prijedlog stečajnog upravitelja te se današnje</w:t>
      </w:r>
      <w:r w:rsidR="0073795F">
        <w:t xml:space="preserve"> završno</w:t>
      </w:r>
      <w:r>
        <w:t xml:space="preserve"> ročište odgađa, a slijedeće zakazuje</w:t>
      </w:r>
      <w:r w:rsidRPr="009925EA">
        <w:t xml:space="preserve"> za dan </w:t>
      </w:r>
    </w:p>
    <w:p w:rsidRPr="009925EA" w:rsidR="005159A6" w:rsidP="001807C7" w:rsidRDefault="005159A6">
      <w:pPr>
        <w:ind w:firstLine="708"/>
        <w:rPr>
          <w:b/>
        </w:rPr>
      </w:pPr>
    </w:p>
    <w:p w:rsidRPr="009925EA" w:rsidR="005159A6" w:rsidP="0073795F" w:rsidRDefault="0073795F">
      <w:pPr>
        <w:ind w:firstLine="708"/>
        <w:rPr>
          <w:b/>
        </w:rPr>
      </w:pPr>
      <w:r>
        <w:t xml:space="preserve"> </w:t>
      </w:r>
      <w:r>
        <w:tab/>
      </w:r>
      <w:r>
        <w:tab/>
      </w:r>
      <w:r>
        <w:tab/>
        <w:t>17. prosinca 2020. godine u 11</w:t>
      </w:r>
      <w:r w:rsidRPr="009925EA" w:rsidR="005159A6">
        <w:t>.00 sati</w:t>
      </w:r>
    </w:p>
    <w:p w:rsidRPr="009925EA" w:rsidR="005159A6" w:rsidP="001807C7" w:rsidRDefault="005159A6">
      <w:pPr>
        <w:jc w:val="center"/>
        <w:rPr>
          <w:b/>
        </w:rPr>
      </w:pPr>
      <w:r w:rsidRPr="009925EA">
        <w:t xml:space="preserve">   kod Trgovačkog suda u Rijeci </w:t>
      </w:r>
    </w:p>
    <w:p w:rsidRPr="009925EA" w:rsidR="005159A6" w:rsidP="001807C7" w:rsidRDefault="005159A6">
      <w:pPr>
        <w:jc w:val="center"/>
        <w:rPr>
          <w:b/>
        </w:rPr>
      </w:pPr>
      <w:r w:rsidRPr="009925EA">
        <w:t>Zadarska ulica 1 i 3</w:t>
      </w:r>
    </w:p>
    <w:p w:rsidRPr="009925EA" w:rsidR="005159A6" w:rsidP="001807C7" w:rsidRDefault="005159A6">
      <w:pPr>
        <w:jc w:val="center"/>
        <w:rPr>
          <w:b/>
        </w:rPr>
      </w:pPr>
      <w:r w:rsidRPr="009925EA">
        <w:t>I. kat, sudnica broj 2</w:t>
      </w:r>
    </w:p>
    <w:p w:rsidRPr="009925EA" w:rsidR="005159A6" w:rsidP="001807C7" w:rsidRDefault="005159A6">
      <w:pPr>
        <w:rPr>
          <w:b/>
        </w:rPr>
      </w:pPr>
    </w:p>
    <w:p w:rsidRPr="009925EA" w:rsidR="005159A6" w:rsidP="005159A6" w:rsidRDefault="005159A6">
      <w:pPr>
        <w:ind w:firstLine="708"/>
        <w:jc w:val="both"/>
        <w:rPr>
          <w:b/>
        </w:rPr>
      </w:pPr>
      <w:r>
        <w:t>o čemu se obavještavaju stečajni upravitelj i vjerovnici</w:t>
      </w:r>
      <w:r w:rsidRPr="009925EA">
        <w:t xml:space="preserve"> objavom ovog poziva na mrežno</w:t>
      </w:r>
      <w:r>
        <w:t>j stranici e-Oglasne ploče suda.</w:t>
      </w:r>
    </w:p>
    <w:p w:rsidRPr="006346EA" w:rsidR="006346EA" w:rsidP="00D3085C" w:rsidRDefault="006346EA">
      <w:pPr>
        <w:jc w:val="both"/>
      </w:pPr>
    </w:p>
    <w:p w:rsidRPr="006346EA" w:rsidR="00F14C76" w:rsidP="00930EB4" w:rsidRDefault="002044C3">
      <w:pPr>
        <w:ind w:left="2124" w:firstLine="708"/>
      </w:pPr>
      <w:r w:rsidRPr="006346EA">
        <w:t xml:space="preserve">       </w:t>
      </w:r>
      <w:r w:rsidRPr="006346EA" w:rsidR="00F14C76">
        <w:t xml:space="preserve">Dovršeno u </w:t>
      </w:r>
      <w:r w:rsidR="005159A6">
        <w:t>11</w:t>
      </w:r>
      <w:r w:rsidR="00D0147E">
        <w:t>.05</w:t>
      </w:r>
      <w:r w:rsidRPr="006346EA" w:rsidR="00E04CFE">
        <w:t xml:space="preserve"> </w:t>
      </w:r>
      <w:r w:rsidRPr="006346EA" w:rsidR="005F1629">
        <w:t>sati</w:t>
      </w:r>
    </w:p>
    <w:p w:rsidRPr="006346EA" w:rsidR="00414713" w:rsidP="00F14C76" w:rsidRDefault="00414713">
      <w:pPr>
        <w:jc w:val="both"/>
      </w:pPr>
    </w:p>
    <w:p w:rsidRPr="006346EA" w:rsidR="005F1629" w:rsidP="00F14C76" w:rsidRDefault="005F1629">
      <w:pPr>
        <w:jc w:val="both"/>
      </w:pPr>
      <w:r w:rsidRPr="006346EA">
        <w:tab/>
      </w:r>
      <w:r w:rsidRPr="006346EA">
        <w:tab/>
      </w:r>
      <w:r w:rsidRPr="006346EA">
        <w:tab/>
      </w:r>
      <w:r w:rsidRPr="006346EA">
        <w:tab/>
        <w:t xml:space="preserve">  </w:t>
      </w:r>
      <w:r w:rsidRPr="006346EA" w:rsidR="00305ADE">
        <w:t xml:space="preserve"> </w:t>
      </w:r>
      <w:r w:rsidRPr="006346EA" w:rsidR="00E93F0D">
        <w:t xml:space="preserve"> </w:t>
      </w:r>
      <w:r w:rsidR="0073795F">
        <w:tab/>
      </w:r>
      <w:r w:rsidRPr="006346EA" w:rsidR="00E93F0D">
        <w:t xml:space="preserve">  </w:t>
      </w:r>
      <w:r w:rsidR="0073795F">
        <w:tab/>
      </w:r>
      <w:r w:rsidRPr="006346EA" w:rsidR="00E93F0D">
        <w:t xml:space="preserve"> </w:t>
      </w:r>
      <w:r w:rsidRPr="006346EA" w:rsidR="00947E30">
        <w:t>S</w:t>
      </w:r>
      <w:r w:rsidRPr="006346EA" w:rsidR="00F14C76">
        <w:t xml:space="preserve">udac                  </w:t>
      </w:r>
      <w:r w:rsidRPr="006346EA" w:rsidR="00464B0D">
        <w:t xml:space="preserve">   </w:t>
      </w:r>
      <w:r w:rsidRPr="006346EA" w:rsidR="00305ADE">
        <w:t xml:space="preserve"> </w:t>
      </w:r>
      <w:r w:rsidRPr="006346EA" w:rsidR="000C3546">
        <w:t xml:space="preserve">      </w:t>
      </w:r>
    </w:p>
    <w:p w:rsidRPr="006346EA" w:rsidR="003D41C6" w:rsidP="00F14C76" w:rsidRDefault="003D41C6">
      <w:pPr>
        <w:jc w:val="both"/>
      </w:pPr>
    </w:p>
    <w:p w:rsidRPr="006346EA" w:rsidR="008B6BAB" w:rsidP="00F14C76" w:rsidRDefault="008B6BAB">
      <w:pPr>
        <w:jc w:val="both"/>
      </w:pPr>
    </w:p>
    <w:p w:rsidRPr="006346EA" w:rsidR="00DF4CE0" w:rsidP="00F14C76" w:rsidRDefault="00DF4CE0">
      <w:pPr>
        <w:jc w:val="both"/>
      </w:pPr>
    </w:p>
    <w:p w:rsidRPr="006346EA" w:rsidR="004900B2" w:rsidP="005159A6" w:rsidRDefault="005F1629">
      <w:pPr>
        <w:ind w:firstLine="708"/>
        <w:jc w:val="both"/>
      </w:pPr>
      <w:r w:rsidRPr="006346EA">
        <w:t xml:space="preserve">                                      </w:t>
      </w:r>
      <w:r w:rsidR="0073795F">
        <w:tab/>
      </w:r>
      <w:r w:rsidRPr="006346EA" w:rsidR="00E93F0D">
        <w:t xml:space="preserve"> </w:t>
      </w:r>
      <w:r w:rsidR="0073795F">
        <w:t xml:space="preserve">       </w:t>
      </w:r>
      <w:r w:rsidRPr="006346EA" w:rsidR="00F14C76">
        <w:t xml:space="preserve">Zapisničar     </w:t>
      </w:r>
      <w:r w:rsidRPr="006346EA" w:rsidR="00F14C76">
        <w:tab/>
      </w:r>
      <w:r w:rsidRPr="006346EA">
        <w:t xml:space="preserve">      </w:t>
      </w:r>
      <w:r w:rsidRPr="006346EA" w:rsidR="00C250D4">
        <w:t xml:space="preserve"> </w:t>
      </w:r>
      <w:r w:rsidRPr="006346EA" w:rsidR="00AF0A5E">
        <w:t xml:space="preserve">  </w:t>
      </w:r>
    </w:p>
    <w:sectPr w:rsidRPr="006346EA" w:rsidR="004900B2" w:rsidSect="007B6DF0"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46BBF" w:rsidRDefault="00246BBF">
      <w:r>
        <w:separator/>
      </w:r>
    </w:p>
  </w:endnote>
  <w:endnote w:type="continuationSeparator" w:id="0">
    <w:p w:rsidR="00246BBF" w:rsidRDefault="00246BB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46BBF" w:rsidRDefault="00246BBF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46BBF" w:rsidRDefault="00246BBF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46BBF" w:rsidRDefault="00246BBF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5DA7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46BBF" w:rsidRDefault="00246BBF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46BBF" w:rsidRDefault="00246BBF">
      <w:r>
        <w:separator/>
      </w:r>
    </w:p>
  </w:footnote>
  <w:footnote w:type="continuationSeparator" w:id="0">
    <w:p w:rsidR="00246BBF" w:rsidRDefault="00246BB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956A8" w:rsidR="00246BBF" w:rsidP="00687CA0" w:rsidRDefault="00246BBF">
    <w:pPr>
      <w:pStyle w:val="Zaglavlje"/>
      <w:jc w:val="right"/>
    </w:pPr>
    <w:r>
      <w:rPr>
        <w:rFonts w:ascii="Arial" w:hAnsi="Arial" w:cs="Arial"/>
      </w:rPr>
      <w:tab/>
      <w:t xml:space="preserve">                                                                                </w:t>
    </w:r>
    <w:r w:rsidR="00C15E36">
      <w:t>Poslovni broj</w:t>
    </w:r>
    <w:r w:rsidRPr="00C956A8">
      <w:t xml:space="preserve"> 15 St-</w:t>
    </w:r>
    <w:r w:rsidR="0073795F">
      <w:t>693/2018-48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82919E75"/>
    <w:multiLevelType w:val="hybridMultilevel"/>
    <w:tmpl w:val="F24C52B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AF8B1F5"/>
    <w:multiLevelType w:val="hybridMultilevel"/>
    <w:tmpl w:val="8CDF54F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Cs/>
        <w:color w:val="00B050"/>
      </w:rPr>
    </w:lvl>
  </w:abstractNum>
  <w:abstractNum w:abstractNumId="3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>
    <w:nsid w:val="00D04B5F"/>
    <w:multiLevelType w:val="hybridMultilevel"/>
    <w:tmpl w:val="FE103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06564B"/>
    <w:multiLevelType w:val="hybridMultilevel"/>
    <w:tmpl w:val="F3A46770"/>
    <w:lvl w:ilvl="0" w:tplc="64C0B07C">
      <w:start w:val="5"/>
      <w:numFmt w:val="bullet"/>
      <w:lvlText w:val="-"/>
      <w:lvlJc w:val="left"/>
      <w:pPr>
        <w:ind w:left="1068" w:hanging="360"/>
      </w:pPr>
      <w:rPr>
        <w:rFonts w:hint="default" w:ascii="Calibri" w:hAnsi="Calibri" w:eastAsia="Times New Roman" w:cs="Calibri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6">
    <w:nsid w:val="0E190A4F"/>
    <w:multiLevelType w:val="hybridMultilevel"/>
    <w:tmpl w:val="F5F41C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F75573"/>
    <w:multiLevelType w:val="hybridMultilevel"/>
    <w:tmpl w:val="A880A8C8"/>
    <w:lvl w:ilvl="0" w:tplc="8CD441B8">
      <w:start w:val="1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222687B"/>
    <w:multiLevelType w:val="hybridMultilevel"/>
    <w:tmpl w:val="FB38429C"/>
    <w:lvl w:ilvl="0" w:tplc="536A838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2241CB0"/>
    <w:multiLevelType w:val="hybridMultilevel"/>
    <w:tmpl w:val="20B4F11E"/>
    <w:lvl w:ilvl="0" w:tplc="4D1A6E3A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3845C3E"/>
    <w:multiLevelType w:val="hybridMultilevel"/>
    <w:tmpl w:val="12968BD2"/>
    <w:lvl w:ilvl="0" w:tplc="536A838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17EA3084"/>
    <w:multiLevelType w:val="hybridMultilevel"/>
    <w:tmpl w:val="C54A4066"/>
    <w:lvl w:ilvl="0" w:tplc="4CEA329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9ED537B"/>
    <w:multiLevelType w:val="hybridMultilevel"/>
    <w:tmpl w:val="EA3CC5AC"/>
    <w:lvl w:ilvl="0" w:tplc="47D4DE2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1F6066EB"/>
    <w:multiLevelType w:val="hybridMultilevel"/>
    <w:tmpl w:val="A99694E6"/>
    <w:lvl w:ilvl="0" w:tplc="1E3E92AE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1FF83793"/>
    <w:multiLevelType w:val="hybridMultilevel"/>
    <w:tmpl w:val="B67C292C"/>
    <w:lvl w:ilvl="0" w:tplc="96060A84">
      <w:start w:val="22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2B4F36DB"/>
    <w:multiLevelType w:val="hybridMultilevel"/>
    <w:tmpl w:val="9CA60BD4"/>
    <w:lvl w:ilvl="0" w:tplc="F99A464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5D85882"/>
    <w:multiLevelType w:val="hybridMultilevel"/>
    <w:tmpl w:val="D76E4202"/>
    <w:lvl w:ilvl="0" w:tplc="252090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D96FF5"/>
    <w:multiLevelType w:val="hybridMultilevel"/>
    <w:tmpl w:val="31841816"/>
    <w:lvl w:ilvl="0" w:tplc="64B4C676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8">
    <w:nsid w:val="3B114491"/>
    <w:multiLevelType w:val="hybridMultilevel"/>
    <w:tmpl w:val="D53842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A263FC"/>
    <w:multiLevelType w:val="hybridMultilevel"/>
    <w:tmpl w:val="374828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A9697D"/>
    <w:multiLevelType w:val="hybridMultilevel"/>
    <w:tmpl w:val="CDA824D2"/>
    <w:lvl w:ilvl="0" w:tplc="C1F42C8E">
      <w:start w:val="3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nsid w:val="40913356"/>
    <w:multiLevelType w:val="hybridMultilevel"/>
    <w:tmpl w:val="02CA37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0B5A0E"/>
    <w:multiLevelType w:val="hybridMultilevel"/>
    <w:tmpl w:val="AC968590"/>
    <w:lvl w:ilvl="0" w:tplc="DCAE9CE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48E9439F"/>
    <w:multiLevelType w:val="hybridMultilevel"/>
    <w:tmpl w:val="90BC14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B1A6463"/>
    <w:multiLevelType w:val="hybridMultilevel"/>
    <w:tmpl w:val="42563856"/>
    <w:lvl w:ilvl="0" w:tplc="FC5CE73A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4B386796"/>
    <w:multiLevelType w:val="hybridMultilevel"/>
    <w:tmpl w:val="92F8A812"/>
    <w:lvl w:ilvl="0" w:tplc="400C6476">
      <w:start w:val="1"/>
      <w:numFmt w:val="decimal"/>
      <w:lvlText w:val="%1."/>
      <w:lvlJc w:val="left"/>
      <w:pPr>
        <w:ind w:left="1065" w:hanging="360"/>
      </w:p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4DD8135E"/>
    <w:multiLevelType w:val="hybridMultilevel"/>
    <w:tmpl w:val="4E34B05E"/>
    <w:lvl w:ilvl="0" w:tplc="5A2484F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693A05"/>
    <w:multiLevelType w:val="hybridMultilevel"/>
    <w:tmpl w:val="992A56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1F0C74"/>
    <w:multiLevelType w:val="hybridMultilevel"/>
    <w:tmpl w:val="D57C7576"/>
    <w:lvl w:ilvl="0" w:tplc="6A10654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57FA6309"/>
    <w:multiLevelType w:val="hybridMultilevel"/>
    <w:tmpl w:val="30801D7A"/>
    <w:lvl w:ilvl="0" w:tplc="367EF6E4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30">
    <w:nsid w:val="59EE5443"/>
    <w:multiLevelType w:val="hybridMultilevel"/>
    <w:tmpl w:val="44AE34B0"/>
    <w:lvl w:ilvl="0" w:tplc="2EC0C74C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5A897144"/>
    <w:multiLevelType w:val="hybridMultilevel"/>
    <w:tmpl w:val="8E6094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16651E"/>
    <w:multiLevelType w:val="hybridMultilevel"/>
    <w:tmpl w:val="6472D1C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284730"/>
    <w:multiLevelType w:val="hybridMultilevel"/>
    <w:tmpl w:val="582C19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F85610"/>
    <w:multiLevelType w:val="hybridMultilevel"/>
    <w:tmpl w:val="F0F0E68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5">
    <w:nsid w:val="65EA0A7A"/>
    <w:multiLevelType w:val="hybridMultilevel"/>
    <w:tmpl w:val="A6A6C352"/>
    <w:lvl w:ilvl="0" w:tplc="9DC6324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02318B"/>
    <w:multiLevelType w:val="hybridMultilevel"/>
    <w:tmpl w:val="3ED0259C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nsid w:val="6622617B"/>
    <w:multiLevelType w:val="hybridMultilevel"/>
    <w:tmpl w:val="998E411A"/>
    <w:lvl w:ilvl="0" w:tplc="65BA14C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CC91933"/>
    <w:multiLevelType w:val="hybridMultilevel"/>
    <w:tmpl w:val="E8D4C9BC"/>
    <w:lvl w:ilvl="0" w:tplc="4CF4A1F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505" w:hanging="360"/>
      </w:pPr>
    </w:lvl>
    <w:lvl w:ilvl="2" w:tplc="041A001B" w:tentative="true">
      <w:start w:val="1"/>
      <w:numFmt w:val="lowerRoman"/>
      <w:lvlText w:val="%3."/>
      <w:lvlJc w:val="right"/>
      <w:pPr>
        <w:ind w:left="3225" w:hanging="180"/>
      </w:pPr>
    </w:lvl>
    <w:lvl w:ilvl="3" w:tplc="041A000F" w:tentative="true">
      <w:start w:val="1"/>
      <w:numFmt w:val="decimal"/>
      <w:lvlText w:val="%4."/>
      <w:lvlJc w:val="left"/>
      <w:pPr>
        <w:ind w:left="3945" w:hanging="360"/>
      </w:pPr>
    </w:lvl>
    <w:lvl w:ilvl="4" w:tplc="041A0019" w:tentative="true">
      <w:start w:val="1"/>
      <w:numFmt w:val="lowerLetter"/>
      <w:lvlText w:val="%5."/>
      <w:lvlJc w:val="left"/>
      <w:pPr>
        <w:ind w:left="4665" w:hanging="360"/>
      </w:pPr>
    </w:lvl>
    <w:lvl w:ilvl="5" w:tplc="041A001B" w:tentative="true">
      <w:start w:val="1"/>
      <w:numFmt w:val="lowerRoman"/>
      <w:lvlText w:val="%6."/>
      <w:lvlJc w:val="right"/>
      <w:pPr>
        <w:ind w:left="5385" w:hanging="180"/>
      </w:pPr>
    </w:lvl>
    <w:lvl w:ilvl="6" w:tplc="041A000F" w:tentative="true">
      <w:start w:val="1"/>
      <w:numFmt w:val="decimal"/>
      <w:lvlText w:val="%7."/>
      <w:lvlJc w:val="left"/>
      <w:pPr>
        <w:ind w:left="6105" w:hanging="360"/>
      </w:pPr>
    </w:lvl>
    <w:lvl w:ilvl="7" w:tplc="041A0019" w:tentative="true">
      <w:start w:val="1"/>
      <w:numFmt w:val="lowerLetter"/>
      <w:lvlText w:val="%8."/>
      <w:lvlJc w:val="left"/>
      <w:pPr>
        <w:ind w:left="6825" w:hanging="360"/>
      </w:pPr>
    </w:lvl>
    <w:lvl w:ilvl="8" w:tplc="041A001B" w:tentative="true">
      <w:start w:val="1"/>
      <w:numFmt w:val="lowerRoman"/>
      <w:lvlText w:val="%9."/>
      <w:lvlJc w:val="right"/>
      <w:pPr>
        <w:ind w:left="7545" w:hanging="180"/>
      </w:pPr>
    </w:lvl>
  </w:abstractNum>
  <w:abstractNum w:abstractNumId="39">
    <w:nsid w:val="735971E3"/>
    <w:multiLevelType w:val="hybridMultilevel"/>
    <w:tmpl w:val="65F6F8CA"/>
    <w:lvl w:ilvl="0" w:tplc="C3E83570">
      <w:start w:val="14"/>
      <w:numFmt w:val="bullet"/>
      <w:lvlText w:val="-"/>
      <w:lvlJc w:val="left"/>
      <w:pPr>
        <w:ind w:left="3195" w:hanging="360"/>
      </w:pPr>
      <w:rPr>
        <w:rFonts w:hint="default" w:ascii="Calibri" w:hAnsi="Calibri" w:eastAsia="Times New Roman" w:cs="Calibri"/>
      </w:rPr>
    </w:lvl>
    <w:lvl w:ilvl="1" w:tplc="041A0003" w:tentative="true">
      <w:start w:val="1"/>
      <w:numFmt w:val="bullet"/>
      <w:lvlText w:val="o"/>
      <w:lvlJc w:val="left"/>
      <w:pPr>
        <w:ind w:left="391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63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535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07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79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51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23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8955" w:hanging="360"/>
      </w:pPr>
      <w:rPr>
        <w:rFonts w:hint="default" w:ascii="Wingdings" w:hAnsi="Wingdings"/>
      </w:rPr>
    </w:lvl>
  </w:abstractNum>
  <w:abstractNum w:abstractNumId="40">
    <w:nsid w:val="73A41CDE"/>
    <w:multiLevelType w:val="hybridMultilevel"/>
    <w:tmpl w:val="0C00D800"/>
    <w:lvl w:ilvl="0" w:tplc="5CD010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285B75"/>
    <w:multiLevelType w:val="hybridMultilevel"/>
    <w:tmpl w:val="1950740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DC4F92"/>
    <w:multiLevelType w:val="hybridMultilevel"/>
    <w:tmpl w:val="76A29B0A"/>
    <w:lvl w:ilvl="0" w:tplc="1CFA0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E41AE2"/>
    <w:multiLevelType w:val="hybridMultilevel"/>
    <w:tmpl w:val="F5F41C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1F6678"/>
    <w:multiLevelType w:val="hybridMultilevel"/>
    <w:tmpl w:val="2A960F2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</w:num>
  <w:num w:numId="4">
    <w:abstractNumId w:val="19"/>
  </w:num>
  <w:num w:numId="5">
    <w:abstractNumId w:val="41"/>
  </w:num>
  <w:num w:numId="6">
    <w:abstractNumId w:val="13"/>
  </w:num>
  <w:num w:numId="7">
    <w:abstractNumId w:val="21"/>
  </w:num>
  <w:num w:numId="8">
    <w:abstractNumId w:val="34"/>
  </w:num>
  <w:num w:numId="9">
    <w:abstractNumId w:val="37"/>
  </w:num>
  <w:num w:numId="10">
    <w:abstractNumId w:val="9"/>
  </w:num>
  <w:num w:numId="11">
    <w:abstractNumId w:val="23"/>
  </w:num>
  <w:num w:numId="12">
    <w:abstractNumId w:val="42"/>
  </w:num>
  <w:num w:numId="13">
    <w:abstractNumId w:val="4"/>
  </w:num>
  <w:num w:numId="14">
    <w:abstractNumId w:val="31"/>
  </w:num>
  <w:num w:numId="15">
    <w:abstractNumId w:val="35"/>
  </w:num>
  <w:num w:numId="16">
    <w:abstractNumId w:val="6"/>
  </w:num>
  <w:num w:numId="17">
    <w:abstractNumId w:val="39"/>
  </w:num>
  <w:num w:numId="18">
    <w:abstractNumId w:val="36"/>
  </w:num>
  <w:num w:numId="19">
    <w:abstractNumId w:val="8"/>
  </w:num>
  <w:num w:numId="20">
    <w:abstractNumId w:val="10"/>
  </w:num>
  <w:num w:numId="21">
    <w:abstractNumId w:val="5"/>
  </w:num>
  <w:num w:numId="22">
    <w:abstractNumId w:val="14"/>
  </w:num>
  <w:num w:numId="23">
    <w:abstractNumId w:val="32"/>
  </w:num>
  <w:num w:numId="24">
    <w:abstractNumId w:val="43"/>
  </w:num>
  <w:num w:numId="25">
    <w:abstractNumId w:val="30"/>
  </w:num>
  <w:num w:numId="26">
    <w:abstractNumId w:val="20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4"/>
  </w:num>
  <w:num w:numId="29">
    <w:abstractNumId w:val="28"/>
  </w:num>
  <w:num w:numId="30">
    <w:abstractNumId w:val="16"/>
  </w:num>
  <w:num w:numId="31">
    <w:abstractNumId w:val="40"/>
  </w:num>
  <w:num w:numId="32">
    <w:abstractNumId w:val="7"/>
  </w:num>
  <w:num w:numId="33">
    <w:abstractNumId w:val="11"/>
  </w:num>
  <w:num w:numId="34">
    <w:abstractNumId w:val="0"/>
  </w:num>
  <w:num w:numId="35">
    <w:abstractNumId w:val="1"/>
  </w:num>
  <w:num w:numId="36">
    <w:abstractNumId w:val="29"/>
  </w:num>
  <w:num w:numId="37">
    <w:abstractNumId w:val="15"/>
  </w:num>
  <w:num w:numId="38">
    <w:abstractNumId w:val="22"/>
  </w:num>
  <w:num w:numId="39">
    <w:abstractNumId w:val="26"/>
  </w:num>
  <w:num w:numId="40">
    <w:abstractNumId w:val="18"/>
  </w:num>
  <w:num w:numId="41">
    <w:abstractNumId w:val="12"/>
  </w:num>
  <w:num w:numId="42">
    <w:abstractNumId w:val="24"/>
  </w:num>
  <w:num w:numId="43">
    <w:abstractNumId w:val="38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C76"/>
    <w:rsid w:val="0000541A"/>
    <w:rsid w:val="0000678B"/>
    <w:rsid w:val="000100DE"/>
    <w:rsid w:val="00014ECB"/>
    <w:rsid w:val="0001723B"/>
    <w:rsid w:val="00031A91"/>
    <w:rsid w:val="0003375E"/>
    <w:rsid w:val="00044876"/>
    <w:rsid w:val="00050087"/>
    <w:rsid w:val="0005230F"/>
    <w:rsid w:val="00056F29"/>
    <w:rsid w:val="00057F37"/>
    <w:rsid w:val="000627C0"/>
    <w:rsid w:val="000642D7"/>
    <w:rsid w:val="00065DDE"/>
    <w:rsid w:val="00067FB4"/>
    <w:rsid w:val="00091CF7"/>
    <w:rsid w:val="000A01B5"/>
    <w:rsid w:val="000A10DA"/>
    <w:rsid w:val="000A4540"/>
    <w:rsid w:val="000A6D6C"/>
    <w:rsid w:val="000B1DE5"/>
    <w:rsid w:val="000B5C2F"/>
    <w:rsid w:val="000C143F"/>
    <w:rsid w:val="000C1644"/>
    <w:rsid w:val="000C288A"/>
    <w:rsid w:val="000C3546"/>
    <w:rsid w:val="000C6AAE"/>
    <w:rsid w:val="000D3887"/>
    <w:rsid w:val="000D7609"/>
    <w:rsid w:val="000D7851"/>
    <w:rsid w:val="000E5459"/>
    <w:rsid w:val="000F7034"/>
    <w:rsid w:val="00105E11"/>
    <w:rsid w:val="00111D69"/>
    <w:rsid w:val="00114013"/>
    <w:rsid w:val="001161A8"/>
    <w:rsid w:val="001218DF"/>
    <w:rsid w:val="00122FDC"/>
    <w:rsid w:val="00123307"/>
    <w:rsid w:val="00123F0C"/>
    <w:rsid w:val="00125C73"/>
    <w:rsid w:val="00125E59"/>
    <w:rsid w:val="00142BFB"/>
    <w:rsid w:val="0014313B"/>
    <w:rsid w:val="00156244"/>
    <w:rsid w:val="001565D6"/>
    <w:rsid w:val="0015732C"/>
    <w:rsid w:val="00175DA7"/>
    <w:rsid w:val="00176DFC"/>
    <w:rsid w:val="0018213F"/>
    <w:rsid w:val="00186B5B"/>
    <w:rsid w:val="00193FDC"/>
    <w:rsid w:val="00195796"/>
    <w:rsid w:val="001A4996"/>
    <w:rsid w:val="001A538D"/>
    <w:rsid w:val="001A7E16"/>
    <w:rsid w:val="001B10A3"/>
    <w:rsid w:val="001B2296"/>
    <w:rsid w:val="001B2691"/>
    <w:rsid w:val="001B27DD"/>
    <w:rsid w:val="001B55D2"/>
    <w:rsid w:val="001C0EC9"/>
    <w:rsid w:val="001C6820"/>
    <w:rsid w:val="001D5327"/>
    <w:rsid w:val="001D6332"/>
    <w:rsid w:val="001D6B30"/>
    <w:rsid w:val="001E4103"/>
    <w:rsid w:val="001F5B5B"/>
    <w:rsid w:val="00200389"/>
    <w:rsid w:val="00200E66"/>
    <w:rsid w:val="0020193C"/>
    <w:rsid w:val="00202355"/>
    <w:rsid w:val="002044C3"/>
    <w:rsid w:val="002069F0"/>
    <w:rsid w:val="00215D04"/>
    <w:rsid w:val="002220DE"/>
    <w:rsid w:val="0022280C"/>
    <w:rsid w:val="00222C91"/>
    <w:rsid w:val="00223147"/>
    <w:rsid w:val="002357A2"/>
    <w:rsid w:val="00242D3A"/>
    <w:rsid w:val="00244E61"/>
    <w:rsid w:val="00246AA2"/>
    <w:rsid w:val="00246BBF"/>
    <w:rsid w:val="00273D92"/>
    <w:rsid w:val="00275653"/>
    <w:rsid w:val="002769DD"/>
    <w:rsid w:val="00284133"/>
    <w:rsid w:val="00284868"/>
    <w:rsid w:val="00287B9B"/>
    <w:rsid w:val="00290354"/>
    <w:rsid w:val="0029096D"/>
    <w:rsid w:val="00290D97"/>
    <w:rsid w:val="00292EBD"/>
    <w:rsid w:val="0029401E"/>
    <w:rsid w:val="00294627"/>
    <w:rsid w:val="00297B32"/>
    <w:rsid w:val="002B784E"/>
    <w:rsid w:val="002C1624"/>
    <w:rsid w:val="002C6D2C"/>
    <w:rsid w:val="002D4599"/>
    <w:rsid w:val="002D5290"/>
    <w:rsid w:val="002E66A2"/>
    <w:rsid w:val="002E67A5"/>
    <w:rsid w:val="002F4CAF"/>
    <w:rsid w:val="002F5983"/>
    <w:rsid w:val="00300521"/>
    <w:rsid w:val="003025DE"/>
    <w:rsid w:val="0030281E"/>
    <w:rsid w:val="00303F7C"/>
    <w:rsid w:val="00305ADE"/>
    <w:rsid w:val="0031001A"/>
    <w:rsid w:val="0031269C"/>
    <w:rsid w:val="00312A75"/>
    <w:rsid w:val="003205A0"/>
    <w:rsid w:val="0032364D"/>
    <w:rsid w:val="00325C49"/>
    <w:rsid w:val="003309AE"/>
    <w:rsid w:val="00336192"/>
    <w:rsid w:val="00360ADC"/>
    <w:rsid w:val="003611C7"/>
    <w:rsid w:val="003660FA"/>
    <w:rsid w:val="00366440"/>
    <w:rsid w:val="003715AC"/>
    <w:rsid w:val="0037439B"/>
    <w:rsid w:val="00382DAF"/>
    <w:rsid w:val="00384E91"/>
    <w:rsid w:val="00391C06"/>
    <w:rsid w:val="003A0741"/>
    <w:rsid w:val="003A356A"/>
    <w:rsid w:val="003A459A"/>
    <w:rsid w:val="003B1D70"/>
    <w:rsid w:val="003B6892"/>
    <w:rsid w:val="003D09DD"/>
    <w:rsid w:val="003D41C6"/>
    <w:rsid w:val="003E5AEA"/>
    <w:rsid w:val="003E7006"/>
    <w:rsid w:val="003F7FA4"/>
    <w:rsid w:val="00405BB5"/>
    <w:rsid w:val="004065A3"/>
    <w:rsid w:val="00406AE0"/>
    <w:rsid w:val="00406B02"/>
    <w:rsid w:val="00414713"/>
    <w:rsid w:val="00417D1E"/>
    <w:rsid w:val="004205BC"/>
    <w:rsid w:val="00426623"/>
    <w:rsid w:val="00426823"/>
    <w:rsid w:val="00430A60"/>
    <w:rsid w:val="00431E0F"/>
    <w:rsid w:val="004366BF"/>
    <w:rsid w:val="00445CD4"/>
    <w:rsid w:val="00450FF7"/>
    <w:rsid w:val="004527BE"/>
    <w:rsid w:val="0045410B"/>
    <w:rsid w:val="0045467D"/>
    <w:rsid w:val="004576DB"/>
    <w:rsid w:val="00457711"/>
    <w:rsid w:val="00464B0D"/>
    <w:rsid w:val="00467DF2"/>
    <w:rsid w:val="0047793A"/>
    <w:rsid w:val="004900B2"/>
    <w:rsid w:val="00493C4C"/>
    <w:rsid w:val="004956A6"/>
    <w:rsid w:val="004A0AB1"/>
    <w:rsid w:val="004A1313"/>
    <w:rsid w:val="004B581E"/>
    <w:rsid w:val="004B65A8"/>
    <w:rsid w:val="004C07D8"/>
    <w:rsid w:val="004C22F0"/>
    <w:rsid w:val="004C58F6"/>
    <w:rsid w:val="004C5CD0"/>
    <w:rsid w:val="004D5028"/>
    <w:rsid w:val="004D6AA7"/>
    <w:rsid w:val="004E2640"/>
    <w:rsid w:val="004E47A4"/>
    <w:rsid w:val="004E5790"/>
    <w:rsid w:val="004F47DB"/>
    <w:rsid w:val="00502C11"/>
    <w:rsid w:val="00504A2D"/>
    <w:rsid w:val="00505699"/>
    <w:rsid w:val="00505D95"/>
    <w:rsid w:val="005128AA"/>
    <w:rsid w:val="005140BD"/>
    <w:rsid w:val="005159A6"/>
    <w:rsid w:val="005219EC"/>
    <w:rsid w:val="0052313F"/>
    <w:rsid w:val="00524B1E"/>
    <w:rsid w:val="00532527"/>
    <w:rsid w:val="005406C6"/>
    <w:rsid w:val="00540EBC"/>
    <w:rsid w:val="00547A6B"/>
    <w:rsid w:val="00551599"/>
    <w:rsid w:val="005521C0"/>
    <w:rsid w:val="00571022"/>
    <w:rsid w:val="005723C1"/>
    <w:rsid w:val="00572D57"/>
    <w:rsid w:val="00573705"/>
    <w:rsid w:val="0057590C"/>
    <w:rsid w:val="00575F1C"/>
    <w:rsid w:val="00576FF2"/>
    <w:rsid w:val="0058223A"/>
    <w:rsid w:val="005823BD"/>
    <w:rsid w:val="00583BB4"/>
    <w:rsid w:val="00593003"/>
    <w:rsid w:val="00597C06"/>
    <w:rsid w:val="005A2DD3"/>
    <w:rsid w:val="005A7C53"/>
    <w:rsid w:val="005B6B09"/>
    <w:rsid w:val="005D66EB"/>
    <w:rsid w:val="005D68DC"/>
    <w:rsid w:val="005D6A85"/>
    <w:rsid w:val="005E1CF0"/>
    <w:rsid w:val="005E41BA"/>
    <w:rsid w:val="005E6611"/>
    <w:rsid w:val="005E661F"/>
    <w:rsid w:val="005F1629"/>
    <w:rsid w:val="005F1A3B"/>
    <w:rsid w:val="005F6D2E"/>
    <w:rsid w:val="005F76E4"/>
    <w:rsid w:val="006013E7"/>
    <w:rsid w:val="006148C1"/>
    <w:rsid w:val="00616B63"/>
    <w:rsid w:val="0062448E"/>
    <w:rsid w:val="006324FB"/>
    <w:rsid w:val="006346EA"/>
    <w:rsid w:val="00635470"/>
    <w:rsid w:val="0063736F"/>
    <w:rsid w:val="00644C3E"/>
    <w:rsid w:val="00647319"/>
    <w:rsid w:val="00664EE9"/>
    <w:rsid w:val="0067268E"/>
    <w:rsid w:val="00676580"/>
    <w:rsid w:val="00681837"/>
    <w:rsid w:val="006819A9"/>
    <w:rsid w:val="0068571E"/>
    <w:rsid w:val="00687CA0"/>
    <w:rsid w:val="00690C89"/>
    <w:rsid w:val="006948E1"/>
    <w:rsid w:val="00694BD1"/>
    <w:rsid w:val="00696339"/>
    <w:rsid w:val="006A2901"/>
    <w:rsid w:val="006A3E7E"/>
    <w:rsid w:val="006A7490"/>
    <w:rsid w:val="006B2882"/>
    <w:rsid w:val="006C22D2"/>
    <w:rsid w:val="006D144B"/>
    <w:rsid w:val="006D2B58"/>
    <w:rsid w:val="006D7A67"/>
    <w:rsid w:val="006E417D"/>
    <w:rsid w:val="006F1FAB"/>
    <w:rsid w:val="006F6C9D"/>
    <w:rsid w:val="006F745B"/>
    <w:rsid w:val="00704087"/>
    <w:rsid w:val="00707792"/>
    <w:rsid w:val="00711ED2"/>
    <w:rsid w:val="00715739"/>
    <w:rsid w:val="007157A0"/>
    <w:rsid w:val="00720B4E"/>
    <w:rsid w:val="007251DA"/>
    <w:rsid w:val="0073795F"/>
    <w:rsid w:val="00745F63"/>
    <w:rsid w:val="007510AF"/>
    <w:rsid w:val="00753DF7"/>
    <w:rsid w:val="007578E2"/>
    <w:rsid w:val="007641D4"/>
    <w:rsid w:val="00771657"/>
    <w:rsid w:val="00773D20"/>
    <w:rsid w:val="007751F0"/>
    <w:rsid w:val="0078210C"/>
    <w:rsid w:val="00791759"/>
    <w:rsid w:val="007A4B1D"/>
    <w:rsid w:val="007B6DF0"/>
    <w:rsid w:val="007B771D"/>
    <w:rsid w:val="007C1621"/>
    <w:rsid w:val="007C317F"/>
    <w:rsid w:val="007C351B"/>
    <w:rsid w:val="007C3572"/>
    <w:rsid w:val="007C6E1C"/>
    <w:rsid w:val="007D07EE"/>
    <w:rsid w:val="007D27DE"/>
    <w:rsid w:val="007D5480"/>
    <w:rsid w:val="007E0590"/>
    <w:rsid w:val="007E1B78"/>
    <w:rsid w:val="007E537E"/>
    <w:rsid w:val="007F0E94"/>
    <w:rsid w:val="007F2D57"/>
    <w:rsid w:val="007F49BC"/>
    <w:rsid w:val="007F5516"/>
    <w:rsid w:val="008106AF"/>
    <w:rsid w:val="0081412A"/>
    <w:rsid w:val="00831DDA"/>
    <w:rsid w:val="0084419F"/>
    <w:rsid w:val="0086191C"/>
    <w:rsid w:val="00865CF6"/>
    <w:rsid w:val="0086753B"/>
    <w:rsid w:val="00876BDB"/>
    <w:rsid w:val="008953CE"/>
    <w:rsid w:val="008A3E7F"/>
    <w:rsid w:val="008B19F1"/>
    <w:rsid w:val="008B533D"/>
    <w:rsid w:val="008B6BAB"/>
    <w:rsid w:val="008C3AA7"/>
    <w:rsid w:val="008C3CA5"/>
    <w:rsid w:val="008C3EAA"/>
    <w:rsid w:val="008C4712"/>
    <w:rsid w:val="008C671B"/>
    <w:rsid w:val="008C721E"/>
    <w:rsid w:val="008D093A"/>
    <w:rsid w:val="008E0FF5"/>
    <w:rsid w:val="008E234C"/>
    <w:rsid w:val="008E544D"/>
    <w:rsid w:val="008E7FF1"/>
    <w:rsid w:val="008F30AA"/>
    <w:rsid w:val="009049E2"/>
    <w:rsid w:val="0090694F"/>
    <w:rsid w:val="00906A56"/>
    <w:rsid w:val="00910226"/>
    <w:rsid w:val="009123C1"/>
    <w:rsid w:val="009217FC"/>
    <w:rsid w:val="00930EB4"/>
    <w:rsid w:val="00931EE6"/>
    <w:rsid w:val="00934069"/>
    <w:rsid w:val="009344FF"/>
    <w:rsid w:val="00944AEF"/>
    <w:rsid w:val="00947E30"/>
    <w:rsid w:val="00951213"/>
    <w:rsid w:val="00956A83"/>
    <w:rsid w:val="009671B1"/>
    <w:rsid w:val="00971AB6"/>
    <w:rsid w:val="00977781"/>
    <w:rsid w:val="009819C4"/>
    <w:rsid w:val="009826A1"/>
    <w:rsid w:val="00984120"/>
    <w:rsid w:val="00984356"/>
    <w:rsid w:val="00992BD4"/>
    <w:rsid w:val="009935B8"/>
    <w:rsid w:val="0099402E"/>
    <w:rsid w:val="009944FF"/>
    <w:rsid w:val="009979F4"/>
    <w:rsid w:val="009A1B5E"/>
    <w:rsid w:val="009A34C1"/>
    <w:rsid w:val="009A4146"/>
    <w:rsid w:val="009A5C7F"/>
    <w:rsid w:val="009A7EB5"/>
    <w:rsid w:val="009B1639"/>
    <w:rsid w:val="009B16DF"/>
    <w:rsid w:val="009B1B9B"/>
    <w:rsid w:val="009C31DB"/>
    <w:rsid w:val="009C3270"/>
    <w:rsid w:val="009C458D"/>
    <w:rsid w:val="009C4B8F"/>
    <w:rsid w:val="009C6BA2"/>
    <w:rsid w:val="009D0055"/>
    <w:rsid w:val="009D2269"/>
    <w:rsid w:val="009D2CA1"/>
    <w:rsid w:val="009F084E"/>
    <w:rsid w:val="009F1684"/>
    <w:rsid w:val="009F3066"/>
    <w:rsid w:val="009F3245"/>
    <w:rsid w:val="009F325B"/>
    <w:rsid w:val="009F53C1"/>
    <w:rsid w:val="00A05307"/>
    <w:rsid w:val="00A053F6"/>
    <w:rsid w:val="00A12B75"/>
    <w:rsid w:val="00A20ACC"/>
    <w:rsid w:val="00A21D4F"/>
    <w:rsid w:val="00A21E3D"/>
    <w:rsid w:val="00A24D2D"/>
    <w:rsid w:val="00A26081"/>
    <w:rsid w:val="00A26A58"/>
    <w:rsid w:val="00A30988"/>
    <w:rsid w:val="00A32D41"/>
    <w:rsid w:val="00A45DA3"/>
    <w:rsid w:val="00A52C3E"/>
    <w:rsid w:val="00A67D74"/>
    <w:rsid w:val="00A703C2"/>
    <w:rsid w:val="00A72D24"/>
    <w:rsid w:val="00A7338A"/>
    <w:rsid w:val="00A76E7F"/>
    <w:rsid w:val="00A92574"/>
    <w:rsid w:val="00A958DD"/>
    <w:rsid w:val="00A95C6C"/>
    <w:rsid w:val="00A96192"/>
    <w:rsid w:val="00AA0E3A"/>
    <w:rsid w:val="00AA28C2"/>
    <w:rsid w:val="00AA2D68"/>
    <w:rsid w:val="00AA4376"/>
    <w:rsid w:val="00AC56A4"/>
    <w:rsid w:val="00AD2310"/>
    <w:rsid w:val="00AD2EEB"/>
    <w:rsid w:val="00AD2F8F"/>
    <w:rsid w:val="00AD4304"/>
    <w:rsid w:val="00AE7B9F"/>
    <w:rsid w:val="00AF0A5E"/>
    <w:rsid w:val="00B0429D"/>
    <w:rsid w:val="00B10D8D"/>
    <w:rsid w:val="00B1572E"/>
    <w:rsid w:val="00B25A84"/>
    <w:rsid w:val="00B26B55"/>
    <w:rsid w:val="00B26D4A"/>
    <w:rsid w:val="00B308F1"/>
    <w:rsid w:val="00B30FCF"/>
    <w:rsid w:val="00B31108"/>
    <w:rsid w:val="00B3127E"/>
    <w:rsid w:val="00B37087"/>
    <w:rsid w:val="00B434EB"/>
    <w:rsid w:val="00B446B8"/>
    <w:rsid w:val="00B51951"/>
    <w:rsid w:val="00B56E95"/>
    <w:rsid w:val="00B66709"/>
    <w:rsid w:val="00B67FD9"/>
    <w:rsid w:val="00B70D3D"/>
    <w:rsid w:val="00B749D9"/>
    <w:rsid w:val="00B8306D"/>
    <w:rsid w:val="00B830B0"/>
    <w:rsid w:val="00B914A0"/>
    <w:rsid w:val="00B93411"/>
    <w:rsid w:val="00B95964"/>
    <w:rsid w:val="00BB6DDB"/>
    <w:rsid w:val="00BC12FE"/>
    <w:rsid w:val="00BD6815"/>
    <w:rsid w:val="00BD761B"/>
    <w:rsid w:val="00BE385B"/>
    <w:rsid w:val="00BE40EE"/>
    <w:rsid w:val="00BF1C8B"/>
    <w:rsid w:val="00BF1FBC"/>
    <w:rsid w:val="00BF49EA"/>
    <w:rsid w:val="00C000C2"/>
    <w:rsid w:val="00C07083"/>
    <w:rsid w:val="00C15E36"/>
    <w:rsid w:val="00C16502"/>
    <w:rsid w:val="00C16D31"/>
    <w:rsid w:val="00C2202C"/>
    <w:rsid w:val="00C23F81"/>
    <w:rsid w:val="00C250D4"/>
    <w:rsid w:val="00C25F9D"/>
    <w:rsid w:val="00C31D06"/>
    <w:rsid w:val="00C3233E"/>
    <w:rsid w:val="00C35008"/>
    <w:rsid w:val="00C42F3C"/>
    <w:rsid w:val="00C52BF9"/>
    <w:rsid w:val="00C54B6E"/>
    <w:rsid w:val="00C563CD"/>
    <w:rsid w:val="00C56FCA"/>
    <w:rsid w:val="00C622E0"/>
    <w:rsid w:val="00C65BB2"/>
    <w:rsid w:val="00C66CFA"/>
    <w:rsid w:val="00C86BBB"/>
    <w:rsid w:val="00C91C57"/>
    <w:rsid w:val="00C9339D"/>
    <w:rsid w:val="00C945B7"/>
    <w:rsid w:val="00C94CDE"/>
    <w:rsid w:val="00C9545A"/>
    <w:rsid w:val="00C956A8"/>
    <w:rsid w:val="00C966F0"/>
    <w:rsid w:val="00CA1918"/>
    <w:rsid w:val="00CA7C56"/>
    <w:rsid w:val="00CB10EB"/>
    <w:rsid w:val="00CB4A70"/>
    <w:rsid w:val="00CB5889"/>
    <w:rsid w:val="00CC319C"/>
    <w:rsid w:val="00CC4D48"/>
    <w:rsid w:val="00CC7E6F"/>
    <w:rsid w:val="00CD354F"/>
    <w:rsid w:val="00CD7FD3"/>
    <w:rsid w:val="00CE7373"/>
    <w:rsid w:val="00CF3850"/>
    <w:rsid w:val="00CF4283"/>
    <w:rsid w:val="00D0031D"/>
    <w:rsid w:val="00D0147E"/>
    <w:rsid w:val="00D12358"/>
    <w:rsid w:val="00D14F3E"/>
    <w:rsid w:val="00D25973"/>
    <w:rsid w:val="00D3085C"/>
    <w:rsid w:val="00D45D88"/>
    <w:rsid w:val="00D50E19"/>
    <w:rsid w:val="00D52428"/>
    <w:rsid w:val="00D5259D"/>
    <w:rsid w:val="00D55CD2"/>
    <w:rsid w:val="00D5728A"/>
    <w:rsid w:val="00D6053C"/>
    <w:rsid w:val="00D624F9"/>
    <w:rsid w:val="00D626D0"/>
    <w:rsid w:val="00D62819"/>
    <w:rsid w:val="00D64F84"/>
    <w:rsid w:val="00D7141D"/>
    <w:rsid w:val="00D81258"/>
    <w:rsid w:val="00D8140B"/>
    <w:rsid w:val="00D84A50"/>
    <w:rsid w:val="00DB2B85"/>
    <w:rsid w:val="00DC20D0"/>
    <w:rsid w:val="00DD5725"/>
    <w:rsid w:val="00DD7E90"/>
    <w:rsid w:val="00DE02F1"/>
    <w:rsid w:val="00DF03C6"/>
    <w:rsid w:val="00DF4CE0"/>
    <w:rsid w:val="00DF746F"/>
    <w:rsid w:val="00DF7FA9"/>
    <w:rsid w:val="00E04CFE"/>
    <w:rsid w:val="00E07DA3"/>
    <w:rsid w:val="00E11C8D"/>
    <w:rsid w:val="00E231D7"/>
    <w:rsid w:val="00E25D32"/>
    <w:rsid w:val="00E3099E"/>
    <w:rsid w:val="00E341A5"/>
    <w:rsid w:val="00E437DF"/>
    <w:rsid w:val="00E4608D"/>
    <w:rsid w:val="00E500F3"/>
    <w:rsid w:val="00E516C6"/>
    <w:rsid w:val="00E560F6"/>
    <w:rsid w:val="00E71486"/>
    <w:rsid w:val="00E71AF6"/>
    <w:rsid w:val="00E71DA7"/>
    <w:rsid w:val="00E864ED"/>
    <w:rsid w:val="00E92906"/>
    <w:rsid w:val="00E93E41"/>
    <w:rsid w:val="00E93F0D"/>
    <w:rsid w:val="00EA7ADC"/>
    <w:rsid w:val="00EC1504"/>
    <w:rsid w:val="00EC1E39"/>
    <w:rsid w:val="00EC3322"/>
    <w:rsid w:val="00EC7BF5"/>
    <w:rsid w:val="00EC7C83"/>
    <w:rsid w:val="00ED3B70"/>
    <w:rsid w:val="00ED4C0A"/>
    <w:rsid w:val="00ED4D29"/>
    <w:rsid w:val="00EE2677"/>
    <w:rsid w:val="00F0185A"/>
    <w:rsid w:val="00F04E19"/>
    <w:rsid w:val="00F05AF5"/>
    <w:rsid w:val="00F06644"/>
    <w:rsid w:val="00F14C76"/>
    <w:rsid w:val="00F17AD4"/>
    <w:rsid w:val="00F232C4"/>
    <w:rsid w:val="00F241CE"/>
    <w:rsid w:val="00F32862"/>
    <w:rsid w:val="00F3321B"/>
    <w:rsid w:val="00F4075E"/>
    <w:rsid w:val="00F47ECF"/>
    <w:rsid w:val="00F5037F"/>
    <w:rsid w:val="00F55553"/>
    <w:rsid w:val="00F555A7"/>
    <w:rsid w:val="00F6054B"/>
    <w:rsid w:val="00F60939"/>
    <w:rsid w:val="00F61B44"/>
    <w:rsid w:val="00F90418"/>
    <w:rsid w:val="00F92E9C"/>
    <w:rsid w:val="00F971A8"/>
    <w:rsid w:val="00FA2769"/>
    <w:rsid w:val="00FA41A6"/>
    <w:rsid w:val="00FA538A"/>
    <w:rsid w:val="00FA5EA1"/>
    <w:rsid w:val="00FA6231"/>
    <w:rsid w:val="00FB07B6"/>
    <w:rsid w:val="00FB2222"/>
    <w:rsid w:val="00FB347F"/>
    <w:rsid w:val="00FC1198"/>
    <w:rsid w:val="00FC1455"/>
    <w:rsid w:val="00FD06A0"/>
    <w:rsid w:val="00FD2484"/>
    <w:rsid w:val="00FD5F85"/>
    <w:rsid w:val="00FE1C80"/>
    <w:rsid w:val="00FE643C"/>
    <w:rsid w:val="00FE6C3C"/>
    <w:rsid w:val="00FF18B5"/>
    <w:rsid w:val="00FF63BF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Body Text" w:uiPriority="99"/>
    <w:lsdException w:name="Subtitle" w:qFormat="true"/>
    <w:lsdException w:name="Hyperlink" w:uiPriority="99"/>
    <w:lsdException w:name="FollowedHyperlink" w:uiPriority="99"/>
    <w:lsdException w:name="Strong" w:qFormat="true"/>
    <w:lsdException w:name="Emphasis" w:qFormat="true"/>
    <w:lsdException w:name="No Lis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1EE6"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2C1624"/>
    <w:pPr>
      <w:keepNext/>
      <w:widowControl w:val="false"/>
      <w:autoSpaceDE w:val="false"/>
      <w:autoSpaceDN w:val="false"/>
      <w:adjustRightInd w:val="false"/>
      <w:jc w:val="both"/>
      <w:outlineLvl w:val="1"/>
    </w:pPr>
    <w:rPr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F14C7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14C76"/>
  </w:style>
  <w:style w:type="paragraph" w:styleId="Zaglavlje">
    <w:name w:val="header"/>
    <w:basedOn w:val="Normal"/>
    <w:link w:val="ZaglavljeChar"/>
    <w:rsid w:val="00F14C76"/>
    <w:pPr>
      <w:tabs>
        <w:tab w:val="center" w:pos="4320"/>
        <w:tab w:val="right" w:pos="8640"/>
      </w:tabs>
    </w:pPr>
  </w:style>
  <w:style w:type="paragraph" w:styleId="Tijeloteksta">
    <w:name w:val="Body Text"/>
    <w:basedOn w:val="Normal"/>
    <w:link w:val="TijelotekstaChar"/>
    <w:uiPriority w:val="99"/>
    <w:unhideWhenUsed/>
    <w:rsid w:val="00BE385B"/>
    <w:pPr>
      <w:jc w:val="both"/>
    </w:pPr>
    <w:rPr>
      <w:rFonts w:eastAsia="Calibri"/>
    </w:rPr>
  </w:style>
  <w:style w:type="character" w:styleId="TijelotekstaChar" w:customStyle="true">
    <w:name w:val="Tijelo teksta Char"/>
    <w:link w:val="Tijeloteksta"/>
    <w:uiPriority w:val="99"/>
    <w:rsid w:val="00BE385B"/>
    <w:rPr>
      <w:rFonts w:eastAsia="Calibri"/>
      <w:sz w:val="24"/>
      <w:szCs w:val="24"/>
    </w:rPr>
  </w:style>
  <w:style w:type="paragraph" w:styleId="Tekstbalonia">
    <w:name w:val="Balloon Text"/>
    <w:basedOn w:val="Normal"/>
    <w:link w:val="TekstbaloniaChar"/>
    <w:rsid w:val="00125C7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125C73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FB07B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Jednostavnatablica2">
    <w:name w:val="Table Simple 2"/>
    <w:basedOn w:val="Obinatablica"/>
    <w:rsid w:val="00C250D4"/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paragraph" w:styleId="Odlomakpopisa">
    <w:name w:val="List Paragraph"/>
    <w:basedOn w:val="Normal"/>
    <w:uiPriority w:val="34"/>
    <w:qFormat/>
    <w:rsid w:val="00C07083"/>
    <w:pPr>
      <w:ind w:left="720"/>
      <w:contextualSpacing/>
    </w:pPr>
  </w:style>
  <w:style w:type="paragraph" w:styleId="Uvuenotijeloteksta">
    <w:name w:val="Body Text Indent"/>
    <w:basedOn w:val="Normal"/>
    <w:link w:val="UvuenotijelotekstaChar"/>
    <w:rsid w:val="00C16D31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rsid w:val="00C16D31"/>
    <w:rPr>
      <w:sz w:val="24"/>
      <w:szCs w:val="24"/>
    </w:rPr>
  </w:style>
  <w:style w:type="paragraph" w:styleId="Tijeloteksta3">
    <w:name w:val="Body Text 3"/>
    <w:basedOn w:val="Normal"/>
    <w:link w:val="Tijeloteksta3Char"/>
    <w:rsid w:val="00246BBF"/>
    <w:p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rsid w:val="00246BBF"/>
    <w:rPr>
      <w:sz w:val="16"/>
      <w:szCs w:val="16"/>
    </w:rPr>
  </w:style>
  <w:style w:type="paragraph" w:styleId="msolistparagraph0" w:customStyle="true">
    <w:name w:val="msolistparagraph"/>
    <w:basedOn w:val="Normal"/>
    <w:rsid w:val="00246BBF"/>
    <w:pPr>
      <w:suppressAutoHyphens/>
      <w:ind w:left="720"/>
    </w:pPr>
    <w:rPr>
      <w:lang w:eastAsia="ar-SA"/>
    </w:rPr>
  </w:style>
  <w:style w:type="paragraph" w:styleId="Tijeloteksta2">
    <w:name w:val="Body Text 2"/>
    <w:basedOn w:val="Normal"/>
    <w:link w:val="Tijeloteksta2Char"/>
    <w:rsid w:val="00246BBF"/>
    <w:pPr>
      <w:tabs>
        <w:tab w:val="right" w:leader="dot" w:pos="9072"/>
      </w:tabs>
      <w:suppressAutoHyphens/>
      <w:spacing w:line="276" w:lineRule="auto"/>
      <w:jc w:val="both"/>
    </w:pPr>
    <w:rPr>
      <w:rFonts w:eastAsia="Calibri"/>
      <w:bCs/>
      <w:lang w:eastAsia="ar-SA"/>
    </w:rPr>
  </w:style>
  <w:style w:type="character" w:styleId="Tijeloteksta2Char" w:customStyle="true">
    <w:name w:val="Tijelo teksta 2 Char"/>
    <w:basedOn w:val="Zadanifontodlomka"/>
    <w:link w:val="Tijeloteksta2"/>
    <w:rsid w:val="00246BBF"/>
    <w:rPr>
      <w:rFonts w:eastAsia="Calibri"/>
      <w:bCs/>
      <w:sz w:val="24"/>
      <w:szCs w:val="24"/>
      <w:lang w:eastAsia="ar-SA"/>
    </w:rPr>
  </w:style>
  <w:style w:type="character" w:styleId="PodnojeChar" w:customStyle="true">
    <w:name w:val="Podnožje Char"/>
    <w:basedOn w:val="Zadanifontodlomka"/>
    <w:link w:val="Podnoje"/>
    <w:rsid w:val="00246BBF"/>
    <w:rPr>
      <w:sz w:val="24"/>
      <w:szCs w:val="24"/>
    </w:rPr>
  </w:style>
  <w:style w:type="character" w:styleId="Hiperveza">
    <w:name w:val="Hyperlink"/>
    <w:uiPriority w:val="99"/>
    <w:unhideWhenUsed/>
    <w:rsid w:val="00246BBF"/>
    <w:rPr>
      <w:color w:val="0563C1"/>
      <w:u w:val="single"/>
    </w:rPr>
  </w:style>
  <w:style w:type="character" w:styleId="SlijeenaHiperveza">
    <w:name w:val="FollowedHyperlink"/>
    <w:uiPriority w:val="99"/>
    <w:unhideWhenUsed/>
    <w:rsid w:val="00246BBF"/>
    <w:rPr>
      <w:color w:val="954F72"/>
      <w:u w:val="single"/>
    </w:rPr>
  </w:style>
  <w:style w:type="character" w:styleId="ZaglavljeChar" w:customStyle="true">
    <w:name w:val="Zaglavlje Char"/>
    <w:basedOn w:val="Zadanifontodlomka"/>
    <w:link w:val="Zaglavlje"/>
    <w:rsid w:val="00246BBF"/>
    <w:rPr>
      <w:sz w:val="24"/>
      <w:szCs w:val="24"/>
    </w:rPr>
  </w:style>
  <w:style w:type="character" w:styleId="Naslov2Char" w:customStyle="true">
    <w:name w:val="Naslov 2 Char"/>
    <w:basedOn w:val="Zadanifontodlomka"/>
    <w:link w:val="Naslov2"/>
    <w:rsid w:val="002C1624"/>
    <w:rPr>
      <w:sz w:val="24"/>
      <w:szCs w:val="24"/>
      <w:lang w:val="en-US" w:eastAsia="en-US"/>
    </w:rPr>
  </w:style>
  <w:style w:type="paragraph" w:styleId="Obinitekst">
    <w:name w:val="Plain Text"/>
    <w:basedOn w:val="Normal"/>
    <w:link w:val="ObinitekstChar"/>
    <w:unhideWhenUsed/>
    <w:rsid w:val="002C1624"/>
    <w:rPr>
      <w:rFonts w:ascii="Consolas" w:hAnsi="Consolas" w:eastAsia="Calibri"/>
      <w:sz w:val="21"/>
      <w:szCs w:val="21"/>
      <w:lang w:eastAsia="en-US"/>
    </w:rPr>
  </w:style>
  <w:style w:type="character" w:styleId="ObinitekstChar" w:customStyle="true">
    <w:name w:val="Obični tekst Char"/>
    <w:basedOn w:val="Zadanifontodlomka"/>
    <w:link w:val="Obinitekst"/>
    <w:rsid w:val="002C1624"/>
    <w:rPr>
      <w:rFonts w:ascii="Consolas" w:hAnsi="Consolas" w:eastAsia="Calibri"/>
      <w:sz w:val="21"/>
      <w:szCs w:val="21"/>
      <w:lang w:eastAsia="en-US"/>
    </w:rPr>
  </w:style>
  <w:style w:type="paragraph" w:styleId="Podnaslov">
    <w:name w:val="Subtitle"/>
    <w:basedOn w:val="Normal"/>
    <w:next w:val="Normal"/>
    <w:link w:val="PodnaslovChar"/>
    <w:qFormat/>
    <w:rsid w:val="00431E0F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rsid w:val="00431E0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Bezproreda">
    <w:name w:val="No Spacing"/>
    <w:link w:val="BezproredaChar"/>
    <w:uiPriority w:val="1"/>
    <w:qFormat/>
    <w:rsid w:val="000A4540"/>
    <w:rPr>
      <w:rFonts w:asciiTheme="minorHAnsi" w:hAnsiTheme="minorHAnsi" w:eastAsiaTheme="minorEastAsia" w:cstheme="minorBidi"/>
      <w:sz w:val="22"/>
      <w:szCs w:val="22"/>
    </w:rPr>
  </w:style>
  <w:style w:type="paragraph" w:styleId="Bezproreda1" w:customStyle="true">
    <w:name w:val="Bez proreda1"/>
    <w:qFormat/>
    <w:rsid w:val="00BD761B"/>
    <w:rPr>
      <w:rFonts w:ascii="Calibri" w:hAnsi="Calibri" w:eastAsia="Calibri"/>
      <w:sz w:val="22"/>
      <w:szCs w:val="22"/>
      <w:lang w:eastAsia="en-US"/>
    </w:rPr>
  </w:style>
  <w:style w:type="paragraph" w:styleId="Odlomakpopisa1" w:customStyle="true">
    <w:name w:val="Odlomak popisa1"/>
    <w:basedOn w:val="Normal"/>
    <w:uiPriority w:val="34"/>
    <w:qFormat/>
    <w:rsid w:val="00BD761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ezproreda2" w:customStyle="true">
    <w:name w:val="Bez proreda2"/>
    <w:qFormat/>
    <w:rsid w:val="00BD761B"/>
    <w:rPr>
      <w:rFonts w:ascii="Calibri" w:hAnsi="Calibri" w:eastAsia="Calibri"/>
      <w:sz w:val="22"/>
      <w:szCs w:val="22"/>
      <w:lang w:eastAsia="en-US"/>
    </w:rPr>
  </w:style>
  <w:style w:type="paragraph" w:styleId="ListParagraph1" w:customStyle="true">
    <w:name w:val="List Paragraph1"/>
    <w:basedOn w:val="Normal"/>
    <w:qFormat/>
    <w:rsid w:val="00BD761B"/>
    <w:pPr>
      <w:suppressAutoHyphens/>
      <w:spacing w:after="200" w:line="276" w:lineRule="auto"/>
      <w:ind w:left="708"/>
    </w:pPr>
    <w:rPr>
      <w:rFonts w:ascii="Calibri" w:hAnsi="Calibri" w:cs="Calibri"/>
      <w:sz w:val="22"/>
      <w:szCs w:val="22"/>
      <w:lang w:eastAsia="ar-SA"/>
    </w:rPr>
  </w:style>
  <w:style w:type="character" w:styleId="BezproredaChar" w:customStyle="true">
    <w:name w:val="Bez proreda Char"/>
    <w:link w:val="Bezproreda"/>
    <w:uiPriority w:val="1"/>
    <w:rsid w:val="003611C7"/>
    <w:rPr>
      <w:rFonts w:asciiTheme="minorHAnsi" w:hAnsiTheme="minorHAnsi" w:eastAsiaTheme="minorEastAsia" w:cstheme="minorBidi"/>
      <w:sz w:val="22"/>
      <w:szCs w:val="22"/>
    </w:rPr>
  </w:style>
  <w:style w:type="paragraph" w:styleId="Default" w:customStyle="true">
    <w:name w:val="Default"/>
    <w:rsid w:val="0099402E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175DA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75DA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75DA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75DA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75DA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1EE6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C1624"/>
    <w:pPr>
      <w:keepNext/>
      <w:widowControl w:val="0"/>
      <w:autoSpaceDE w:val="0"/>
      <w:autoSpaceDN w:val="0"/>
      <w:adjustRightInd w:val="0"/>
      <w:jc w:val="both"/>
      <w:outlineLvl w:val="1"/>
    </w:pPr>
    <w:rPr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F14C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14C76"/>
  </w:style>
  <w:style w:styleId="Zaglavlje" w:type="paragraph">
    <w:name w:val="header"/>
    <w:basedOn w:val="Normal"/>
    <w:link w:val="ZaglavljeChar"/>
    <w:rsid w:val="00F14C76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uiPriority w:val="99"/>
    <w:unhideWhenUsed/>
    <w:rsid w:val="00BE385B"/>
    <w:pPr>
      <w:jc w:val="both"/>
    </w:pPr>
    <w:rPr>
      <w:rFonts w:eastAsia="Calibri"/>
    </w:rPr>
  </w:style>
  <w:style w:customStyle="1" w:styleId="TijelotekstaChar" w:type="character">
    <w:name w:val="Tijelo teksta Char"/>
    <w:link w:val="Tijeloteksta"/>
    <w:uiPriority w:val="99"/>
    <w:rsid w:val="00BE385B"/>
    <w:rPr>
      <w:rFonts w:eastAsia="Calibri"/>
      <w:sz w:val="24"/>
      <w:szCs w:val="24"/>
    </w:rPr>
  </w:style>
  <w:style w:styleId="Tekstbalonia" w:type="paragraph">
    <w:name w:val="Balloon Text"/>
    <w:basedOn w:val="Normal"/>
    <w:link w:val="TekstbaloniaChar"/>
    <w:rsid w:val="00125C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25C73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FB07B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Jednostavnatablica2" w:type="table">
    <w:name w:val="Table Simple 2"/>
    <w:basedOn w:val="Obinatablica"/>
    <w:rsid w:val="00C250D4"/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Odlomakpopisa" w:type="paragraph">
    <w:name w:val="List Paragraph"/>
    <w:basedOn w:val="Normal"/>
    <w:uiPriority w:val="34"/>
    <w:qFormat/>
    <w:rsid w:val="00C07083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C16D31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C16D31"/>
    <w:rPr>
      <w:sz w:val="24"/>
      <w:szCs w:val="24"/>
    </w:rPr>
  </w:style>
  <w:style w:styleId="Tijeloteksta3" w:type="paragraph">
    <w:name w:val="Body Text 3"/>
    <w:basedOn w:val="Normal"/>
    <w:link w:val="Tijeloteksta3Char"/>
    <w:rsid w:val="00246BBF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rsid w:val="00246BBF"/>
    <w:rPr>
      <w:sz w:val="16"/>
      <w:szCs w:val="16"/>
    </w:rPr>
  </w:style>
  <w:style w:customStyle="1" w:styleId="msolistparagraph0" w:type="paragraph">
    <w:name w:val="msolistparagraph"/>
    <w:basedOn w:val="Normal"/>
    <w:rsid w:val="00246BBF"/>
    <w:pPr>
      <w:suppressAutoHyphens/>
      <w:ind w:left="720"/>
    </w:pPr>
    <w:rPr>
      <w:lang w:eastAsia="ar-SA"/>
    </w:rPr>
  </w:style>
  <w:style w:styleId="Tijeloteksta2" w:type="paragraph">
    <w:name w:val="Body Text 2"/>
    <w:basedOn w:val="Normal"/>
    <w:link w:val="Tijeloteksta2Char"/>
    <w:rsid w:val="00246BBF"/>
    <w:pPr>
      <w:tabs>
        <w:tab w:leader="dot" w:pos="9072" w:val="right"/>
      </w:tabs>
      <w:suppressAutoHyphens/>
      <w:spacing w:line="276" w:lineRule="auto"/>
      <w:jc w:val="both"/>
    </w:pPr>
    <w:rPr>
      <w:rFonts w:eastAsia="Calibri"/>
      <w:bCs/>
      <w:lang w:eastAsia="ar-SA"/>
    </w:rPr>
  </w:style>
  <w:style w:customStyle="1" w:styleId="Tijeloteksta2Char" w:type="character">
    <w:name w:val="Tijelo teksta 2 Char"/>
    <w:basedOn w:val="Zadanifontodlomka"/>
    <w:link w:val="Tijeloteksta2"/>
    <w:rsid w:val="00246BBF"/>
    <w:rPr>
      <w:rFonts w:eastAsia="Calibri"/>
      <w:bCs/>
      <w:sz w:val="24"/>
      <w:szCs w:val="24"/>
      <w:lang w:eastAsia="ar-SA"/>
    </w:rPr>
  </w:style>
  <w:style w:customStyle="1" w:styleId="PodnojeChar" w:type="character">
    <w:name w:val="Podnožje Char"/>
    <w:basedOn w:val="Zadanifontodlomka"/>
    <w:link w:val="Podnoje"/>
    <w:rsid w:val="00246BBF"/>
    <w:rPr>
      <w:sz w:val="24"/>
      <w:szCs w:val="24"/>
    </w:rPr>
  </w:style>
  <w:style w:styleId="Hiperveza" w:type="character">
    <w:name w:val="Hyperlink"/>
    <w:uiPriority w:val="99"/>
    <w:unhideWhenUsed/>
    <w:rsid w:val="00246BBF"/>
    <w:rPr>
      <w:color w:val="0563C1"/>
      <w:u w:val="single"/>
    </w:rPr>
  </w:style>
  <w:style w:styleId="SlijeenaHiperveza" w:type="character">
    <w:name w:val="FollowedHyperlink"/>
    <w:uiPriority w:val="99"/>
    <w:unhideWhenUsed/>
    <w:rsid w:val="00246BBF"/>
    <w:rPr>
      <w:color w:val="954F72"/>
      <w:u w:val="single"/>
    </w:rPr>
  </w:style>
  <w:style w:customStyle="1" w:styleId="ZaglavljeChar" w:type="character">
    <w:name w:val="Zaglavlje Char"/>
    <w:basedOn w:val="Zadanifontodlomka"/>
    <w:link w:val="Zaglavlje"/>
    <w:rsid w:val="00246BBF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2C1624"/>
    <w:rPr>
      <w:sz w:val="24"/>
      <w:szCs w:val="24"/>
      <w:lang w:eastAsia="en-US" w:val="en-US"/>
    </w:rPr>
  </w:style>
  <w:style w:styleId="Obinitekst" w:type="paragraph">
    <w:name w:val="Plain Text"/>
    <w:basedOn w:val="Normal"/>
    <w:link w:val="ObinitekstChar"/>
    <w:unhideWhenUsed/>
    <w:rsid w:val="002C1624"/>
    <w:rPr>
      <w:rFonts w:ascii="Consolas" w:eastAsia="Calibr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rsid w:val="002C1624"/>
    <w:rPr>
      <w:rFonts w:ascii="Consolas" w:eastAsia="Calibri" w:hAnsi="Consolas"/>
      <w:sz w:val="21"/>
      <w:szCs w:val="21"/>
      <w:lang w:eastAsia="en-US"/>
    </w:rPr>
  </w:style>
  <w:style w:styleId="Podnaslov" w:type="paragraph">
    <w:name w:val="Subtitle"/>
    <w:basedOn w:val="Normal"/>
    <w:next w:val="Normal"/>
    <w:link w:val="PodnaslovChar"/>
    <w:qFormat/>
    <w:rsid w:val="00431E0F"/>
    <w:pPr>
      <w:numPr>
        <w:ilvl w:val="1"/>
      </w:numPr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431E0F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Bezproreda" w:type="paragraph">
    <w:name w:val="No Spacing"/>
    <w:link w:val="BezproredaChar"/>
    <w:uiPriority w:val="1"/>
    <w:qFormat/>
    <w:rsid w:val="000A4540"/>
    <w:rPr>
      <w:rFonts w:asciiTheme="minorHAnsi" w:cstheme="minorBidi" w:eastAsiaTheme="minorEastAsia" w:hAnsiTheme="minorHAnsi"/>
      <w:sz w:val="22"/>
      <w:szCs w:val="22"/>
    </w:rPr>
  </w:style>
  <w:style w:customStyle="1" w:styleId="Bezproreda1" w:type="paragraph">
    <w:name w:val="Bez proreda1"/>
    <w:qFormat/>
    <w:rsid w:val="00BD761B"/>
    <w:rPr>
      <w:rFonts w:ascii="Calibri" w:eastAsia="Calibri" w:hAnsi="Calibri"/>
      <w:sz w:val="22"/>
      <w:szCs w:val="22"/>
      <w:lang w:eastAsia="en-US"/>
    </w:rPr>
  </w:style>
  <w:style w:customStyle="1" w:styleId="Odlomakpopisa1" w:type="paragraph">
    <w:name w:val="Odlomak popisa1"/>
    <w:basedOn w:val="Normal"/>
    <w:uiPriority w:val="34"/>
    <w:qFormat/>
    <w:rsid w:val="00BD761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customStyle="1" w:styleId="Bezproreda2" w:type="paragraph">
    <w:name w:val="Bez proreda2"/>
    <w:qFormat/>
    <w:rsid w:val="00BD761B"/>
    <w:rPr>
      <w:rFonts w:ascii="Calibri" w:eastAsia="Calibri" w:hAnsi="Calibri"/>
      <w:sz w:val="22"/>
      <w:szCs w:val="22"/>
      <w:lang w:eastAsia="en-US"/>
    </w:rPr>
  </w:style>
  <w:style w:customStyle="1" w:styleId="ListParagraph1" w:type="paragraph">
    <w:name w:val="List Paragraph1"/>
    <w:basedOn w:val="Normal"/>
    <w:qFormat/>
    <w:rsid w:val="00BD761B"/>
    <w:pPr>
      <w:suppressAutoHyphens/>
      <w:spacing w:after="200" w:line="276" w:lineRule="auto"/>
      <w:ind w:left="708"/>
    </w:pPr>
    <w:rPr>
      <w:rFonts w:ascii="Calibri" w:cs="Calibri" w:hAnsi="Calibri"/>
      <w:sz w:val="22"/>
      <w:szCs w:val="22"/>
      <w:lang w:eastAsia="ar-SA"/>
    </w:rPr>
  </w:style>
  <w:style w:customStyle="1" w:styleId="BezproredaChar" w:type="character">
    <w:name w:val="Bez proreda Char"/>
    <w:link w:val="Bezproreda"/>
    <w:uiPriority w:val="1"/>
    <w:rsid w:val="003611C7"/>
    <w:rPr>
      <w:rFonts w:asciiTheme="minorHAnsi" w:cstheme="minorBidi" w:eastAsiaTheme="minorEastAsia" w:hAnsiTheme="minorHAnsi"/>
      <w:sz w:val="22"/>
      <w:szCs w:val="22"/>
    </w:rPr>
  </w:style>
  <w:style w:customStyle="1" w:styleId="Default" w:type="paragraph">
    <w:name w:val="Default"/>
    <w:rsid w:val="0099402E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5D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D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D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D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D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4534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48485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428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6583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4112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3339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2619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325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6976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27. studenog 2020.</izvorni_sadrzaj>
    <derivirana_varijabla naziv="DomainObject.PlaniraniZavrsetakDatum_1">27. studenog 2020.</derivirana_varijabla>
  </DomainObject.PlaniraniZavrsetakDatum>
  <DomainObject.PlaniraniPocetakDatum>
    <izvorni_sadrzaj>27. studenog 2020.</izvorni_sadrzaj>
    <derivirana_varijabla naziv="DomainObject.PlaniraniPocetakDatum_1">27. studenog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studenog 2020.</izvorni_sadrzaj>
    <derivirana_varijabla naziv="DomainObject.Zapisnik.DatumKreiranja_1">27. studenog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St-693/2018-48</izvorni_sadrzaj>
    <derivirana_varijabla naziv="DomainObject.Zapisnik.Oznaka_1">St-693/2018-48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2018.</izvorni_sadrzaj>
    <derivirana_varijabla naziv="DomainObject.Predmet.DatumOsnivanja_1">28.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St-693/2018</izvorni_sadrzaj>
    <derivirana_varijabla naziv="DomainObject.Predmet.OznakaBroj_1">St-693/2018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SOLO FM d.o.o.</izvorni_sadrzaj>
    <derivirana_varijabla naziv="DomainObject.Predmet.ProtustrankaFormated_1">  SOLO FM d.o.o.</derivirana_varijabla>
  </DomainObject.Predmet.ProtustrankaFormated>
  <DomainObject.Predmet.ProtustrankaFormatedOIB>
    <izvorni_sadrzaj>  SOLO FM d.o.o., OIB 85275989317</izvorni_sadrzaj>
    <derivirana_varijabla naziv="DomainObject.Predmet.ProtustrankaFormatedOIB_1">  SOLO FM d.o.o., OIB 85275989317</derivirana_varijabla>
  </DomainObject.Predmet.ProtustrankaFormatedOIB>
  <DomainObject.Predmet.ProtustrankaFormatedWithAdress>
    <izvorni_sadrzaj> SOLO FM d.o.o., Erazma Barčića 4a, 51000 Rijeka</izvorni_sadrzaj>
    <derivirana_varijabla naziv="DomainObject.Predmet.ProtustrankaFormatedWithAdress_1"> SOLO FM d.o.o., Erazma Barčića 4a, 51000 Rijeka</derivirana_varijabla>
  </DomainObject.Predmet.ProtustrankaFormatedWithAdress>
  <DomainObject.Predmet.ProtustrankaFormatedWithAdressOIB>
    <izvorni_sadrzaj> SOLO FM d.o.o., OIB 85275989317, Erazma Barčića 4a, 51000 Rijeka</izvorni_sadrzaj>
    <derivirana_varijabla naziv="DomainObject.Predmet.ProtustrankaFormatedWithAdressOIB_1"> SOLO FM d.o.o., OIB 85275989317, Erazma Barčića 4a, 51000 Rijeka</derivirana_varijabla>
  </DomainObject.Predmet.ProtustrankaFormatedWithAdressOIB>
  <DomainObject.Predmet.ProtustrankaWithAdress>
    <izvorni_sadrzaj>SOLO FM d.o.o. Erazma Barčića 4a, 51000 Rijeka</izvorni_sadrzaj>
    <derivirana_varijabla naziv="DomainObject.Predmet.ProtustrankaWithAdress_1">SOLO FM d.o.o. Erazma Barčića 4a, 51000 Rijeka</derivirana_varijabla>
  </DomainObject.Predmet.ProtustrankaWithAdress>
  <DomainObject.Predmet.ProtustrankaWithAdressOIB>
    <izvorni_sadrzaj>SOLO FM d.o.o., OIB 85275989317, Erazma Barčića 4a, 51000 Rijeka</izvorni_sadrzaj>
    <derivirana_varijabla naziv="DomainObject.Predmet.ProtustrankaWithAdressOIB_1">SOLO FM d.o.o., OIB 85275989317, Erazma Barčića 4a, 51000 Rijeka</derivirana_varijabla>
  </DomainObject.Predmet.ProtustrankaWithAdressOIB>
  <DomainObject.Predmet.ProtustrankaNazivFormated>
    <izvorni_sadrzaj>SOLO FM d.o.o.</izvorni_sadrzaj>
    <derivirana_varijabla naziv="DomainObject.Predmet.ProtustrankaNazivFormated_1">SOLO FM d.o.o.</derivirana_varijabla>
  </DomainObject.Predmet.ProtustrankaNazivFormated>
  <DomainObject.Predmet.ProtustrankaNazivFormatedOIB>
    <izvorni_sadrzaj>SOLO FM d.o.o., OIB 85275989317</izvorni_sadrzaj>
    <derivirana_varijabla naziv="DomainObject.Predmet.ProtustrankaNazivFormatedOIB_1">SOLO FM d.o.o., OIB 85275989317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SOLO FM d.o.o.</item>
    </izvorni_sadrzaj>
    <derivirana_varijabla naziv="DomainObject.Predmet.ProtuStrankaListFormated_1">
      <item>SOLO FM d.o.o.</item>
    </derivirana_varijabla>
  </DomainObject.Predmet.ProtuStrankaListFormated>
  <DomainObject.Predmet.ProtuStrankaListFormatedOIB>
    <izvorni_sadrzaj>
      <item>SOLO FM d.o.o., OIB 85275989317</item>
    </izvorni_sadrzaj>
    <derivirana_varijabla naziv="DomainObject.Predmet.ProtuStrankaListFormatedOIB_1">
      <item>SOLO FM d.o.o., OIB 85275989317</item>
    </derivirana_varijabla>
  </DomainObject.Predmet.ProtuStrankaListFormatedOIB>
  <DomainObject.Predmet.ProtuStrankaListFormatedWithAdress>
    <izvorni_sadrzaj>
      <item>SOLO FM d.o.o., Erazma Barčića 4a, 51000 Rijeka</item>
    </izvorni_sadrzaj>
    <derivirana_varijabla naziv="DomainObject.Predmet.ProtuStrankaListFormatedWithAdress_1">
      <item>SOLO FM d.o.o., Erazma Barčića 4a, 51000 Rijeka</item>
    </derivirana_varijabla>
  </DomainObject.Predmet.ProtuStrankaListFormatedWithAdress>
  <DomainObject.Predmet.ProtuStrankaListFormatedWithAdressOIB>
    <izvorni_sadrzaj>
      <item>SOLO FM d.o.o., OIB 85275989317, Erazma Barčića 4a, 51000 Rijeka</item>
    </izvorni_sadrzaj>
    <derivirana_varijabla naziv="DomainObject.Predmet.ProtuStrankaListFormatedWithAdressOIB_1">
      <item>SOLO FM d.o.o., OIB 85275989317, Erazma Barčića 4a, 51000 Rijeka</item>
    </derivirana_varijabla>
  </DomainObject.Predmet.ProtuStrankaListFormatedWithAdressOIB>
  <DomainObject.Predmet.ProtuStrankaListNazivFormated>
    <izvorni_sadrzaj>
      <item>SOLO FM d.o.o.</item>
    </izvorni_sadrzaj>
    <derivirana_varijabla naziv="DomainObject.Predmet.ProtuStrankaListNazivFormated_1">
      <item>SOLO FM d.o.o.</item>
    </derivirana_varijabla>
  </DomainObject.Predmet.ProtuStrankaListNazivFormated>
  <DomainObject.Predmet.ProtuStrankaListNazivFormatedOIB>
    <izvorni_sadrzaj>
      <item>SOLO FM d.o.o., OIB 85275989317</item>
    </izvorni_sadrzaj>
    <derivirana_varijabla naziv="DomainObject.Predmet.ProtuStrankaListNazivFormatedOIB_1">
      <item>SOLO FM d.o.o., OIB 85275989317</item>
    </derivirana_varijabla>
  </DomainObject.Predmet.ProtuStrankaListNazivFormatedOIB>
  <DomainObject.Predmet.OstaliListFormated>
    <izvorni_sadrzaj>
      <item>Goran Bakić</item>
      <item>IVA PERIĆ</item>
      <item>CARMOTO Co društvo s ograničenom odgovornošću za trgovinu</item>
    </izvorni_sadrzaj>
    <derivirana_varijabla naziv="DomainObject.Predmet.OstaliListFormated_1">
      <item>Goran Bakić</item>
      <item>IVA PERIĆ</item>
      <item>CARMOTO Co društvo s ograničenom odgovornošću za trgovinu</item>
    </derivirana_varijabla>
  </DomainObject.Predmet.OstaliListFormated>
  <DomainObject.Predmet.OstaliListFormatedOIB>
    <izvorni_sadrzaj>
      <item>Goran Bakić, OIB 80123016234</item>
      <item>IVA PERIĆ</item>
      <item>CARMOTO Co društvo s ograničenom odgovornošću za trgovinu, OIB 40137598254</item>
    </izvorni_sadrzaj>
    <derivirana_varijabla naziv="DomainObject.Predmet.OstaliListFormatedOIB_1">
      <item>Goran Bakić, OIB 80123016234</item>
      <item>IVA PERIĆ</item>
      <item>CARMOTO Co društvo s ograničenom odgovornošću za trgovinu, OIB 40137598254</item>
    </derivirana_varijabla>
  </DomainObject.Predmet.OstaliListFormatedOIB>
  <DomainObject.Predmet.OstaliListFormatedWithAdress>
    <izvorni_sadrzaj>
      <item>Goran Bakić, Trg Francuske Republike 14, 10000 Zagreb</item>
      <item>IVA PERIĆ</item>
      <item>CARMOTO Co društvo s ograničenom odgovornošću za trgovinu, Osječka 11/a, 51000 Rijeka</item>
    </izvorni_sadrzaj>
    <derivirana_varijabla naziv="DomainObject.Predmet.OstaliListFormatedWithAdress_1">
      <item>Goran Bakić, Trg Francuske Republike 14, 10000 Zagreb</item>
      <item>IVA PERIĆ</item>
      <item>CARMOTO Co društvo s ograničenom odgovornošću za trgovinu, Osječka 11/a, 51000 Rijeka</item>
    </derivirana_varijabla>
  </DomainObject.Predmet.OstaliListFormatedWithAdress>
  <DomainObject.Predmet.OstaliListFormatedWithAdressOIB>
    <izvorni_sadrzaj>
      <item>Goran Bakić, OIB 80123016234, Trg Francuske Republike 14, 10000 Zagreb</item>
      <item>IVA PERIĆ</item>
      <item>CARMOTO Co društvo s ograničenom odgovornošću za trgovinu, OIB 40137598254, Osječka 11/a, 51000 Rijeka</item>
    </izvorni_sadrzaj>
    <derivirana_varijabla naziv="DomainObject.Predmet.OstaliListFormatedWithAdressOIB_1">
      <item>Goran Bakić, OIB 80123016234, Trg Francuske Republike 14, 10000 Zagreb</item>
      <item>IVA PERIĆ</item>
      <item>CARMOTO Co društvo s ograničenom odgovornošću za trgovinu, OIB 40137598254, Osječka 11/a, 51000 Rijeka</item>
    </derivirana_varijabla>
  </DomainObject.Predmet.OstaliListFormatedWithAdressOIB>
  <DomainObject.Predmet.OstaliListNazivFormated>
    <izvorni_sadrzaj>
      <item>Goran Bakić</item>
      <item>IVA PERIĆ</item>
      <item>CARMOTO Co društvo s ograničenom odgovornošću za trgovinu</item>
    </izvorni_sadrzaj>
    <derivirana_varijabla naziv="DomainObject.Predmet.OstaliListNazivFormated_1">
      <item>Goran Bakić</item>
      <item>IVA PERIĆ</item>
      <item>CARMOTO Co društvo s ograničenom odgovornošću za trgovinu</item>
    </derivirana_varijabla>
  </DomainObject.Predmet.OstaliListNazivFormated>
  <DomainObject.Predmet.OstaliListNazivFormatedOIB>
    <izvorni_sadrzaj>
      <item>Goran Bakić, OIB 80123016234</item>
      <item>IVA PERIĆ</item>
      <item>CARMOTO Co društvo s ograničenom odgovornošću za trgovinu, OIB 40137598254</item>
    </izvorni_sadrzaj>
    <derivirana_varijabla naziv="DomainObject.Predmet.OstaliListNazivFormatedOIB_1">
      <item>Goran Bakić, OIB 80123016234</item>
      <item>IVA PERIĆ</item>
      <item>CARMOTO Co društvo s ograničenom odgovornošću za trgovinu, OIB 40137598254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studenog 2020.</izvorni_sadrzaj>
    <derivirana_varijabla naziv="DomainObject.Datum_1">27. studenog 2020.</derivirana_varijabla>
  </DomainObject.Datum>
  <DomainObject.PoslovniBrojDokumenta>
    <izvorni_sadrzaj>St-693/2018-48</izvorni_sadrzaj>
    <derivirana_varijabla naziv="DomainObject.PoslovniBrojDokumenta_1">St-693/2018-48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SOLO FM d.o.o.</izvorni_sadrzaj>
    <derivirana_varijabla naziv="DomainObject.Predmet.ProtustrankaIDrugi_1">SOLO FM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SOLO FM d.o.o., OIB 85275989317, Erazma Barčića 4a, 51000 Rijeka</izvorni_sadrzaj>
    <derivirana_varijabla naziv="DomainObject.Predmet.ProtustrankaIDrugiAdressOIB_1">SOLO FM d.o.o., OIB 85275989317, Erazma Barčića 4a,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SOLO FM d.o.o.</item>
      <item>Goran Bakić</item>
      <item>IVA PERIĆ</item>
      <item>CARMOTO Co društvo s ograničenom odgovornošću za trgovinu</item>
    </izvorni_sadrzaj>
    <derivirana_varijabla naziv="DomainObject.Predmet.SudioniciListNaziv_1">
      <item>FINA  Rijeka</item>
      <item>SOLO FM d.o.o.</item>
      <item>Goran Bakić</item>
      <item>IVA PERIĆ</item>
      <item>CARMOTO Co društvo s ograničenom odgovornošću za trgovinu</item>
    </derivirana_varijabla>
  </DomainObject.Predmet.SudioniciListNaziv>
  <DomainObject.Predmet.SudioniciListAdressOIB>
    <izvorni_sadrzaj>
      <item>FINA  Rijeka, OIB 85821130368, Frana Kurelca 8,51000 Rijeka</item>
      <item>SOLO FM d.o.o., OIB 85275989317, Erazma Barčića 4a,51000 Rijeka</item>
      <item>Goran Bakić, OIB 80123016234, Trg Francuske Republike 14,10000 Zagreb</item>
      <item>IVA PERIĆ</item>
      <item>CARMOTO Co društvo s ograničenom odgovornošću za trgovinu, OIB 40137598254, Osječka 11/a,51000 Rijeka</item>
    </izvorni_sadrzaj>
    <derivirana_varijabla naziv="DomainObject.Predmet.SudioniciListAdressOIB_1">
      <item>FINA  Rijeka, OIB 85821130368, Frana Kurelca 8,51000 Rijeka</item>
      <item>SOLO FM d.o.o., OIB 85275989317, Erazma Barčića 4a,51000 Rijeka</item>
      <item>Goran Bakić, OIB 80123016234, Trg Francuske Republike 14,10000 Zagreb</item>
      <item>IVA PERIĆ</item>
      <item>CARMOTO Co društvo s ograničenom odgovornošću za trgovinu, OIB 40137598254, Osječka 11/a,51000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85275989317</item>
      <item>, OIB 80123016234</item>
      <item>, OIB null</item>
      <item>, OIB 40137598254</item>
    </izvorni_sadrzaj>
    <derivirana_varijabla naziv="DomainObject.Predmet.SudioniciListNazivOIB_1">
      <item>, OIB 85821130368</item>
      <item>, OIB 85275989317</item>
      <item>, OIB 80123016234</item>
      <item>, OIB null</item>
      <item>, OIB 40137598254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prosinca 2018.</izvorni_sadrzaj>
    <derivirana_varijabla naziv="DomainObject.Predmet.DatumPocetkaProcesa_1">28. prosinca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7DF7FC-BA0E-4E5F-8A29-63C1DFB68101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182</properties:Words>
  <properties:Characters>899</properties:Characters>
  <properties:Lines>42</properties:Lines>
  <properties:Paragraphs>23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2020-11-27T07:45:00Z</dcterms:created>
  <dc:creator>dcmelik</dc:creator>
  <cp:lastModifiedBy>Dajana Jurković</cp:lastModifiedBy>
  <cp:lastPrinted>2020-02-12T10:02:00Z</cp:lastPrinted>
  <dcterms:modified xmlns:xsi="http://www.w3.org/2001/XMLSchema-instance" xsi:type="dcterms:W3CDTF">2020-11-27T10:27:00Z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St-693/2018-48 / Zapisnik - Završno ročište vjerovnika (693,18 zapisnik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